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080A4" w14:textId="77777777" w:rsidR="005D4FFF" w:rsidRPr="00AE3130" w:rsidRDefault="005D4FFF" w:rsidP="005D4FFF">
      <w:pPr>
        <w:rPr>
          <w:rFonts w:ascii="Cambria" w:hAnsi="Cambria"/>
        </w:rPr>
      </w:pPr>
    </w:p>
    <w:p w14:paraId="47B3EE8A" w14:textId="77777777" w:rsidR="005D4FFF" w:rsidRPr="00AE3130" w:rsidRDefault="005D4FFF" w:rsidP="005D4FFF">
      <w:pPr>
        <w:rPr>
          <w:rFonts w:ascii="Cambria" w:hAnsi="Cambria"/>
        </w:rPr>
      </w:pPr>
    </w:p>
    <w:p w14:paraId="5CD3119A" w14:textId="77777777" w:rsidR="005D4FFF" w:rsidRPr="00AE3130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2857293F" w14:textId="73703750" w:rsidR="005D4FFF" w:rsidRPr="00AE3130" w:rsidRDefault="004D2760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AE3130">
        <w:rPr>
          <w:rFonts w:ascii="Cambria" w:hAnsi="Cambria"/>
          <w:color w:val="434E7E"/>
          <w:spacing w:val="-1"/>
          <w:sz w:val="40"/>
          <w:szCs w:val="40"/>
        </w:rPr>
        <w:t>R.</w:t>
      </w:r>
      <w:r w:rsidR="00AE3130">
        <w:rPr>
          <w:rFonts w:ascii="Cambria" w:hAnsi="Cambria"/>
          <w:color w:val="434E7E"/>
          <w:spacing w:val="-1"/>
          <w:sz w:val="40"/>
          <w:szCs w:val="40"/>
        </w:rPr>
        <w:t>8</w:t>
      </w:r>
      <w:r w:rsidR="005D4FFF" w:rsidRPr="00AE3130">
        <w:rPr>
          <w:rFonts w:ascii="Cambria" w:hAnsi="Cambria"/>
          <w:color w:val="434E7E"/>
          <w:spacing w:val="-1"/>
          <w:sz w:val="40"/>
          <w:szCs w:val="40"/>
        </w:rPr>
        <w:tab/>
      </w:r>
      <w:r w:rsidR="00AE3130">
        <w:rPr>
          <w:rFonts w:ascii="Cambria" w:hAnsi="Cambria"/>
          <w:color w:val="434E7E"/>
          <w:spacing w:val="-1"/>
          <w:sz w:val="40"/>
          <w:szCs w:val="40"/>
        </w:rPr>
        <w:t>Determine the property’s diversion rate</w:t>
      </w:r>
    </w:p>
    <w:p w14:paraId="2EE40C8E" w14:textId="071627F0" w:rsidR="00380C0B" w:rsidRPr="00AE3130" w:rsidRDefault="00204A5F" w:rsidP="00552019">
      <w:pPr>
        <w:spacing w:before="120" w:line="259" w:lineRule="auto"/>
        <w:rPr>
          <w:rFonts w:ascii="Cambria" w:hAnsi="Cambria"/>
          <w:iCs/>
          <w:color w:val="B31983"/>
        </w:rPr>
      </w:pPr>
      <w:proofErr w:type="gramStart"/>
      <w:r w:rsidRPr="00AE3130">
        <w:rPr>
          <w:rFonts w:ascii="Cambria" w:hAnsi="Cambria"/>
          <w:iCs/>
          <w:color w:val="B31983"/>
        </w:rPr>
        <w:t>In order to</w:t>
      </w:r>
      <w:proofErr w:type="gramEnd"/>
      <w:r w:rsidRPr="00AE3130">
        <w:rPr>
          <w:rFonts w:ascii="Cambria" w:hAnsi="Cambria"/>
          <w:iCs/>
          <w:color w:val="B31983"/>
        </w:rPr>
        <w:t xml:space="preserve"> make and track improvements to your recycling program, you must determine the property's baseline diversion rate.</w:t>
      </w:r>
    </w:p>
    <w:p w14:paraId="19952542" w14:textId="50871F13" w:rsidR="00204A5F" w:rsidRPr="00AE3130" w:rsidRDefault="00204A5F" w:rsidP="00AE3130">
      <w:pPr>
        <w:spacing w:before="120" w:line="259" w:lineRule="auto"/>
        <w:rPr>
          <w:rFonts w:ascii="Cambria" w:hAnsi="Cambria"/>
          <w:iCs/>
          <w:color w:val="B31983"/>
        </w:rPr>
      </w:pPr>
      <w:r w:rsidRPr="00AE3130">
        <w:rPr>
          <w:rFonts w:ascii="Cambria" w:hAnsi="Cambria"/>
          <w:iCs/>
          <w:color w:val="B31983"/>
        </w:rPr>
        <w:t xml:space="preserve">Waste haulers and recycling service providers may provide diversion rate information. You can also use the form below to determine diversion rate. If </w:t>
      </w:r>
      <w:proofErr w:type="gramStart"/>
      <w:r w:rsidRPr="00AE3130">
        <w:rPr>
          <w:rFonts w:ascii="Cambria" w:hAnsi="Cambria"/>
          <w:iCs/>
          <w:color w:val="B31983"/>
        </w:rPr>
        <w:t>necessary</w:t>
      </w:r>
      <w:proofErr w:type="gramEnd"/>
      <w:r w:rsidRPr="00AE3130">
        <w:rPr>
          <w:rFonts w:ascii="Cambria" w:hAnsi="Cambria"/>
          <w:iCs/>
          <w:color w:val="B31983"/>
        </w:rPr>
        <w:t xml:space="preserve"> use several copies of this form to get a representative sample based on the size of the property.</w:t>
      </w:r>
    </w:p>
    <w:p w14:paraId="23B5D753" w14:textId="100634F8" w:rsidR="00010012" w:rsidRPr="00AE3130" w:rsidRDefault="00AE3130" w:rsidP="00AE3130">
      <w:pPr>
        <w:pStyle w:val="BodyText"/>
        <w:spacing w:before="141"/>
        <w:ind w:left="0" w:firstLine="0"/>
        <w:rPr>
          <w:rFonts w:ascii="Cambria" w:hAnsi="Cambria"/>
          <w:color w:val="B31983" w:themeColor="accent1"/>
        </w:rPr>
      </w:pPr>
      <w:r w:rsidRPr="00AE3130">
        <w:rPr>
          <w:rFonts w:ascii="Cambria" w:hAnsi="Cambria"/>
          <w:color w:val="B31983" w:themeColor="accent1"/>
        </w:rPr>
        <w:t>Enter the division rate below.</w:t>
      </w:r>
    </w:p>
    <w:p w14:paraId="592AC876" w14:textId="595943D0" w:rsidR="00AE3130" w:rsidRDefault="00AE3130" w:rsidP="00AE3130">
      <w:pPr>
        <w:pStyle w:val="BodyText"/>
        <w:spacing w:before="141"/>
        <w:ind w:left="0" w:firstLine="0"/>
        <w:rPr>
          <w:rFonts w:ascii="Cambria" w:hAnsi="Cambria"/>
          <w:color w:val="414042"/>
        </w:rPr>
      </w:pPr>
    </w:p>
    <w:p w14:paraId="508B6072" w14:textId="5ADA2EB5" w:rsidR="00AE3130" w:rsidRPr="00AE3130" w:rsidRDefault="00AE3130" w:rsidP="00AE3130">
      <w:pPr>
        <w:pStyle w:val="BodyText"/>
        <w:spacing w:before="141"/>
        <w:ind w:left="0" w:firstLine="0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______________%</w:t>
      </w:r>
    </w:p>
    <w:p w14:paraId="2E9CA645" w14:textId="06ED6308" w:rsidR="00C614AC" w:rsidRPr="00AE3130" w:rsidRDefault="00C614AC" w:rsidP="00C614AC">
      <w:pPr>
        <w:pStyle w:val="BodyText"/>
        <w:spacing w:before="141"/>
        <w:ind w:left="0" w:firstLine="0"/>
        <w:rPr>
          <w:rFonts w:ascii="Cambria" w:hAnsi="Cambria"/>
          <w:color w:val="414042"/>
        </w:rPr>
      </w:pPr>
    </w:p>
    <w:tbl>
      <w:tblPr>
        <w:tblW w:w="0" w:type="auto"/>
        <w:tblInd w:w="90" w:type="dxa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640D1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"/>
        <w:gridCol w:w="2377"/>
        <w:gridCol w:w="17"/>
        <w:gridCol w:w="1516"/>
        <w:gridCol w:w="861"/>
        <w:gridCol w:w="17"/>
        <w:gridCol w:w="1109"/>
        <w:gridCol w:w="1268"/>
        <w:gridCol w:w="17"/>
        <w:gridCol w:w="2377"/>
        <w:gridCol w:w="17"/>
      </w:tblGrid>
      <w:tr w:rsidR="00C614AC" w:rsidRPr="00AE3130" w14:paraId="2BC5E069" w14:textId="77777777" w:rsidTr="003D786E">
        <w:trPr>
          <w:trHeight w:hRule="exact" w:val="373"/>
        </w:trPr>
        <w:tc>
          <w:tcPr>
            <w:tcW w:w="9593" w:type="dxa"/>
            <w:gridSpan w:val="11"/>
            <w:shd w:val="clear" w:color="auto" w:fill="434E7E"/>
          </w:tcPr>
          <w:p w14:paraId="0D9517FC" w14:textId="5B6D9F7F" w:rsidR="00C614AC" w:rsidRPr="00AE3130" w:rsidRDefault="00C614AC" w:rsidP="00C614AC">
            <w:pPr>
              <w:pStyle w:val="TableParagraph"/>
              <w:spacing w:before="56"/>
              <w:ind w:left="101" w:right="0"/>
              <w:jc w:val="left"/>
              <w:rPr>
                <w:rFonts w:ascii="Cambria" w:hAnsi="Cambria"/>
                <w:bCs/>
              </w:rPr>
            </w:pPr>
            <w:r w:rsidRPr="00AE3130">
              <w:rPr>
                <w:rFonts w:ascii="Cambria" w:hAnsi="Cambria"/>
                <w:bCs/>
                <w:color w:val="FFFFFF"/>
              </w:rPr>
              <w:t>Volume diversion rate tracker</w:t>
            </w:r>
          </w:p>
        </w:tc>
      </w:tr>
      <w:tr w:rsidR="00C614AC" w:rsidRPr="00AE3130" w14:paraId="457E4C98" w14:textId="77777777" w:rsidTr="003D786E">
        <w:trPr>
          <w:trHeight w:hRule="exact" w:val="378"/>
        </w:trPr>
        <w:tc>
          <w:tcPr>
            <w:tcW w:w="9593" w:type="dxa"/>
            <w:gridSpan w:val="11"/>
            <w:tcBorders>
              <w:bottom w:val="single" w:sz="4" w:space="0" w:color="414042"/>
            </w:tcBorders>
            <w:shd w:val="clear" w:color="auto" w:fill="E1C619"/>
          </w:tcPr>
          <w:p w14:paraId="613EE905" w14:textId="0343E4FE" w:rsidR="00C614AC" w:rsidRPr="00AE3130" w:rsidRDefault="00C614AC" w:rsidP="00C614AC">
            <w:pPr>
              <w:pStyle w:val="TableParagraph"/>
              <w:spacing w:before="56"/>
              <w:ind w:left="101" w:right="0"/>
              <w:jc w:val="left"/>
              <w:rPr>
                <w:rFonts w:ascii="Cambria" w:hAnsi="Cambria"/>
                <w:bCs/>
                <w:color w:val="434E7E"/>
              </w:rPr>
            </w:pPr>
            <w:r w:rsidRPr="00AE3130">
              <w:rPr>
                <w:rFonts w:ascii="Cambria" w:hAnsi="Cambria"/>
                <w:bCs/>
                <w:color w:val="434E7E"/>
              </w:rPr>
              <w:t>Part I: Property information</w:t>
            </w:r>
          </w:p>
        </w:tc>
      </w:tr>
      <w:tr w:rsidR="00C614AC" w:rsidRPr="00AE3130" w14:paraId="40B6B672" w14:textId="77777777" w:rsidTr="003D786E">
        <w:trPr>
          <w:trHeight w:hRule="exact" w:val="263"/>
        </w:trPr>
        <w:tc>
          <w:tcPr>
            <w:tcW w:w="9593" w:type="dxa"/>
            <w:gridSpan w:val="11"/>
          </w:tcPr>
          <w:p w14:paraId="194D2CA7" w14:textId="77777777" w:rsidR="00C614AC" w:rsidRPr="00AE3130" w:rsidRDefault="00C614AC" w:rsidP="00C614AC">
            <w:pPr>
              <w:pStyle w:val="TableParagraph"/>
              <w:spacing w:before="0" w:line="252" w:lineRule="exact"/>
              <w:ind w:left="101" w:right="3338"/>
              <w:jc w:val="left"/>
              <w:rPr>
                <w:rFonts w:ascii="Cambria" w:hAnsi="Cambria"/>
                <w:b/>
                <w:color w:val="434E7E"/>
              </w:rPr>
            </w:pPr>
            <w:r w:rsidRPr="00AE3130">
              <w:rPr>
                <w:rFonts w:ascii="Cambria" w:hAnsi="Cambria"/>
                <w:b/>
                <w:color w:val="434E7E"/>
              </w:rPr>
              <w:t>Basic information</w:t>
            </w:r>
          </w:p>
        </w:tc>
      </w:tr>
      <w:tr w:rsidR="00C614AC" w:rsidRPr="00AE3130" w14:paraId="41BBF322" w14:textId="77777777" w:rsidTr="00AE3130">
        <w:trPr>
          <w:trHeight w:hRule="exact" w:val="290"/>
        </w:trPr>
        <w:tc>
          <w:tcPr>
            <w:tcW w:w="3927" w:type="dxa"/>
            <w:gridSpan w:val="4"/>
            <w:tcBorders>
              <w:right w:val="single" w:sz="4" w:space="0" w:color="414042"/>
            </w:tcBorders>
          </w:tcPr>
          <w:p w14:paraId="3C81FA99" w14:textId="77777777" w:rsidR="00C614AC" w:rsidRPr="00AE3130" w:rsidRDefault="00C614AC" w:rsidP="00C614AC">
            <w:pPr>
              <w:pStyle w:val="TableParagraph"/>
              <w:spacing w:before="12"/>
              <w:ind w:left="101" w:right="0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Property name</w:t>
            </w:r>
          </w:p>
        </w:tc>
        <w:tc>
          <w:tcPr>
            <w:tcW w:w="5666" w:type="dxa"/>
            <w:gridSpan w:val="7"/>
            <w:tcBorders>
              <w:left w:val="single" w:sz="4" w:space="0" w:color="414042"/>
            </w:tcBorders>
            <w:vAlign w:val="center"/>
          </w:tcPr>
          <w:p w14:paraId="6177887C" w14:textId="77777777" w:rsidR="00C614AC" w:rsidRPr="00AE3130" w:rsidRDefault="00C614AC" w:rsidP="00AE3130">
            <w:pPr>
              <w:ind w:left="101"/>
              <w:rPr>
                <w:rFonts w:ascii="Cambria" w:hAnsi="Cambria"/>
                <w:color w:val="414042" w:themeColor="text1"/>
              </w:rPr>
            </w:pPr>
          </w:p>
        </w:tc>
      </w:tr>
      <w:tr w:rsidR="00C614AC" w:rsidRPr="00AE3130" w14:paraId="7B34E279" w14:textId="77777777" w:rsidTr="00AE3130">
        <w:trPr>
          <w:trHeight w:hRule="exact" w:val="292"/>
        </w:trPr>
        <w:tc>
          <w:tcPr>
            <w:tcW w:w="3927" w:type="dxa"/>
            <w:gridSpan w:val="4"/>
            <w:tcBorders>
              <w:right w:val="single" w:sz="4" w:space="0" w:color="414042"/>
            </w:tcBorders>
          </w:tcPr>
          <w:p w14:paraId="626B4361" w14:textId="77777777" w:rsidR="00C614AC" w:rsidRPr="00AE3130" w:rsidRDefault="00C614AC" w:rsidP="00C614AC">
            <w:pPr>
              <w:pStyle w:val="TableParagraph"/>
              <w:spacing w:before="12"/>
              <w:ind w:left="101" w:right="0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Address</w:t>
            </w:r>
          </w:p>
        </w:tc>
        <w:tc>
          <w:tcPr>
            <w:tcW w:w="5666" w:type="dxa"/>
            <w:gridSpan w:val="7"/>
            <w:tcBorders>
              <w:left w:val="single" w:sz="4" w:space="0" w:color="414042"/>
            </w:tcBorders>
            <w:vAlign w:val="center"/>
          </w:tcPr>
          <w:p w14:paraId="4804CCE2" w14:textId="77777777" w:rsidR="00C614AC" w:rsidRPr="00AE3130" w:rsidRDefault="00C614AC" w:rsidP="00AE3130">
            <w:pPr>
              <w:ind w:left="101"/>
              <w:rPr>
                <w:rFonts w:ascii="Cambria" w:hAnsi="Cambria"/>
                <w:color w:val="414042" w:themeColor="text1"/>
              </w:rPr>
            </w:pPr>
          </w:p>
        </w:tc>
      </w:tr>
      <w:tr w:rsidR="00C614AC" w:rsidRPr="00AE3130" w14:paraId="7F416EA4" w14:textId="77777777" w:rsidTr="00AE3130">
        <w:trPr>
          <w:trHeight w:hRule="exact" w:val="290"/>
        </w:trPr>
        <w:tc>
          <w:tcPr>
            <w:tcW w:w="3927" w:type="dxa"/>
            <w:gridSpan w:val="4"/>
            <w:tcBorders>
              <w:right w:val="single" w:sz="4" w:space="0" w:color="414042"/>
            </w:tcBorders>
          </w:tcPr>
          <w:p w14:paraId="36E13D22" w14:textId="77777777" w:rsidR="00C614AC" w:rsidRPr="00AE3130" w:rsidRDefault="00C614AC" w:rsidP="00C614AC">
            <w:pPr>
              <w:pStyle w:val="TableParagraph"/>
              <w:spacing w:before="12"/>
              <w:ind w:left="101" w:right="0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Age</w:t>
            </w:r>
          </w:p>
        </w:tc>
        <w:tc>
          <w:tcPr>
            <w:tcW w:w="5666" w:type="dxa"/>
            <w:gridSpan w:val="7"/>
            <w:tcBorders>
              <w:left w:val="single" w:sz="4" w:space="0" w:color="414042"/>
            </w:tcBorders>
            <w:vAlign w:val="center"/>
          </w:tcPr>
          <w:p w14:paraId="79F320E2" w14:textId="77777777" w:rsidR="00C614AC" w:rsidRPr="00AE3130" w:rsidRDefault="00C614AC" w:rsidP="00AE3130">
            <w:pPr>
              <w:ind w:left="101"/>
              <w:rPr>
                <w:rFonts w:ascii="Cambria" w:hAnsi="Cambria"/>
                <w:color w:val="414042" w:themeColor="text1"/>
              </w:rPr>
            </w:pPr>
          </w:p>
        </w:tc>
      </w:tr>
      <w:tr w:rsidR="00C614AC" w:rsidRPr="00AE3130" w14:paraId="6AADDC65" w14:textId="77777777" w:rsidTr="00AE3130">
        <w:trPr>
          <w:trHeight w:hRule="exact" w:val="292"/>
        </w:trPr>
        <w:tc>
          <w:tcPr>
            <w:tcW w:w="3927" w:type="dxa"/>
            <w:gridSpan w:val="4"/>
            <w:tcBorders>
              <w:right w:val="single" w:sz="4" w:space="0" w:color="414042"/>
            </w:tcBorders>
          </w:tcPr>
          <w:p w14:paraId="0C3E8331" w14:textId="77777777" w:rsidR="00C614AC" w:rsidRPr="00AE3130" w:rsidRDefault="00C614AC" w:rsidP="00C614AC">
            <w:pPr>
              <w:pStyle w:val="TableParagraph"/>
              <w:spacing w:before="12"/>
              <w:ind w:left="101" w:right="0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Size</w:t>
            </w:r>
          </w:p>
        </w:tc>
        <w:tc>
          <w:tcPr>
            <w:tcW w:w="5666" w:type="dxa"/>
            <w:gridSpan w:val="7"/>
            <w:tcBorders>
              <w:left w:val="single" w:sz="4" w:space="0" w:color="414042"/>
            </w:tcBorders>
            <w:vAlign w:val="center"/>
          </w:tcPr>
          <w:p w14:paraId="553B9AC8" w14:textId="77777777" w:rsidR="00C614AC" w:rsidRPr="00AE3130" w:rsidRDefault="00C614AC" w:rsidP="00AE3130">
            <w:pPr>
              <w:ind w:left="101"/>
              <w:rPr>
                <w:rFonts w:ascii="Cambria" w:hAnsi="Cambria"/>
                <w:color w:val="414042" w:themeColor="text1"/>
              </w:rPr>
            </w:pPr>
          </w:p>
        </w:tc>
      </w:tr>
      <w:tr w:rsidR="00C614AC" w:rsidRPr="00AE3130" w14:paraId="31DA3AC4" w14:textId="77777777" w:rsidTr="00AE3130">
        <w:trPr>
          <w:trHeight w:hRule="exact" w:val="290"/>
        </w:trPr>
        <w:tc>
          <w:tcPr>
            <w:tcW w:w="3927" w:type="dxa"/>
            <w:gridSpan w:val="4"/>
            <w:tcBorders>
              <w:right w:val="single" w:sz="4" w:space="0" w:color="414042"/>
            </w:tcBorders>
          </w:tcPr>
          <w:p w14:paraId="2AED048E" w14:textId="77777777" w:rsidR="00C614AC" w:rsidRPr="00AE3130" w:rsidRDefault="00C614AC" w:rsidP="00C614AC">
            <w:pPr>
              <w:pStyle w:val="TableParagraph"/>
              <w:spacing w:before="12"/>
              <w:ind w:left="101" w:right="0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Management company</w:t>
            </w:r>
          </w:p>
        </w:tc>
        <w:tc>
          <w:tcPr>
            <w:tcW w:w="5666" w:type="dxa"/>
            <w:gridSpan w:val="7"/>
            <w:tcBorders>
              <w:left w:val="single" w:sz="4" w:space="0" w:color="414042"/>
            </w:tcBorders>
            <w:vAlign w:val="center"/>
          </w:tcPr>
          <w:p w14:paraId="61D48AB5" w14:textId="77777777" w:rsidR="00C614AC" w:rsidRPr="00AE3130" w:rsidRDefault="00C614AC" w:rsidP="00AE3130">
            <w:pPr>
              <w:ind w:left="101"/>
              <w:rPr>
                <w:rFonts w:ascii="Cambria" w:hAnsi="Cambria"/>
                <w:color w:val="414042" w:themeColor="text1"/>
              </w:rPr>
            </w:pPr>
          </w:p>
        </w:tc>
      </w:tr>
      <w:tr w:rsidR="00C614AC" w:rsidRPr="00AE3130" w14:paraId="6F48D9EB" w14:textId="77777777" w:rsidTr="00AE3130">
        <w:trPr>
          <w:trHeight w:hRule="exact" w:val="292"/>
        </w:trPr>
        <w:tc>
          <w:tcPr>
            <w:tcW w:w="3927" w:type="dxa"/>
            <w:gridSpan w:val="4"/>
            <w:tcBorders>
              <w:right w:val="single" w:sz="4" w:space="0" w:color="414042"/>
            </w:tcBorders>
          </w:tcPr>
          <w:p w14:paraId="1C0D3218" w14:textId="3BBF6591" w:rsidR="00C614AC" w:rsidRPr="00AE3130" w:rsidRDefault="009C721E" w:rsidP="00C614AC">
            <w:pPr>
              <w:pStyle w:val="TableParagraph"/>
              <w:spacing w:before="12"/>
              <w:ind w:left="101" w:right="0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 xml:space="preserve">Property </w:t>
            </w:r>
            <w:r w:rsidR="00C614AC" w:rsidRPr="00AE3130">
              <w:rPr>
                <w:rFonts w:ascii="Cambria" w:hAnsi="Cambria"/>
                <w:bCs/>
                <w:color w:val="414042" w:themeColor="text1"/>
              </w:rPr>
              <w:t>manager</w:t>
            </w:r>
          </w:p>
        </w:tc>
        <w:tc>
          <w:tcPr>
            <w:tcW w:w="5666" w:type="dxa"/>
            <w:gridSpan w:val="7"/>
            <w:tcBorders>
              <w:left w:val="single" w:sz="4" w:space="0" w:color="414042"/>
            </w:tcBorders>
            <w:vAlign w:val="center"/>
          </w:tcPr>
          <w:p w14:paraId="414781BC" w14:textId="77777777" w:rsidR="00C614AC" w:rsidRPr="00AE3130" w:rsidRDefault="00C614AC" w:rsidP="00AE3130">
            <w:pPr>
              <w:ind w:left="101"/>
              <w:rPr>
                <w:rFonts w:ascii="Cambria" w:hAnsi="Cambria"/>
                <w:color w:val="414042" w:themeColor="text1"/>
              </w:rPr>
            </w:pPr>
          </w:p>
        </w:tc>
      </w:tr>
      <w:tr w:rsidR="00C614AC" w:rsidRPr="00AE3130" w14:paraId="3007D9E1" w14:textId="77777777" w:rsidTr="003D786E">
        <w:trPr>
          <w:trHeight w:hRule="exact" w:val="342"/>
        </w:trPr>
        <w:tc>
          <w:tcPr>
            <w:tcW w:w="9593" w:type="dxa"/>
            <w:gridSpan w:val="11"/>
            <w:shd w:val="clear" w:color="auto" w:fill="E1C619"/>
          </w:tcPr>
          <w:p w14:paraId="58DCF74B" w14:textId="688F0FC5" w:rsidR="00C614AC" w:rsidRPr="00AE3130" w:rsidRDefault="00C614AC" w:rsidP="00C614AC">
            <w:pPr>
              <w:pStyle w:val="TableParagraph"/>
              <w:spacing w:before="38"/>
              <w:ind w:left="101" w:right="3339"/>
              <w:jc w:val="left"/>
              <w:rPr>
                <w:rFonts w:ascii="Cambria" w:hAnsi="Cambria"/>
                <w:bCs/>
                <w:color w:val="434E7E"/>
              </w:rPr>
            </w:pPr>
            <w:r w:rsidRPr="00AE3130">
              <w:rPr>
                <w:rFonts w:ascii="Cambria" w:hAnsi="Cambria"/>
                <w:bCs/>
                <w:color w:val="434E7E"/>
              </w:rPr>
              <w:t>Part II: Landfill waste</w:t>
            </w:r>
          </w:p>
        </w:tc>
      </w:tr>
      <w:tr w:rsidR="00C614AC" w:rsidRPr="00AE3130" w14:paraId="4B17C2C7" w14:textId="77777777" w:rsidTr="003D786E">
        <w:trPr>
          <w:trHeight w:hRule="exact" w:val="289"/>
        </w:trPr>
        <w:tc>
          <w:tcPr>
            <w:tcW w:w="9593" w:type="dxa"/>
            <w:gridSpan w:val="11"/>
            <w:tcBorders>
              <w:bottom w:val="single" w:sz="4" w:space="0" w:color="414042"/>
            </w:tcBorders>
          </w:tcPr>
          <w:p w14:paraId="383E5A37" w14:textId="77777777" w:rsidR="00C614AC" w:rsidRPr="00AE3130" w:rsidRDefault="00C614AC" w:rsidP="00C614AC">
            <w:pPr>
              <w:pStyle w:val="TableParagraph"/>
              <w:spacing w:before="12"/>
              <w:ind w:left="101" w:right="3339"/>
              <w:jc w:val="left"/>
              <w:rPr>
                <w:rFonts w:ascii="Cambria" w:hAnsi="Cambria"/>
                <w:bCs/>
                <w:iCs/>
                <w:color w:val="434E7E"/>
              </w:rPr>
            </w:pPr>
            <w:r w:rsidRPr="00AE3130">
              <w:rPr>
                <w:rFonts w:ascii="Cambria" w:hAnsi="Cambria"/>
                <w:bCs/>
                <w:iCs/>
                <w:color w:val="434E7E"/>
              </w:rPr>
              <w:t>Day 1</w:t>
            </w:r>
          </w:p>
        </w:tc>
      </w:tr>
      <w:tr w:rsidR="00C614AC" w:rsidRPr="00AE3130" w14:paraId="43C77337" w14:textId="77777777" w:rsidTr="00BD5224">
        <w:trPr>
          <w:trHeight w:hRule="exact" w:val="550"/>
        </w:trPr>
        <w:tc>
          <w:tcPr>
            <w:tcW w:w="2411" w:type="dxa"/>
            <w:gridSpan w:val="3"/>
            <w:tcBorders>
              <w:right w:val="single" w:sz="4" w:space="0" w:color="414042"/>
            </w:tcBorders>
          </w:tcPr>
          <w:p w14:paraId="69981B1E" w14:textId="77777777" w:rsidR="00C614AC" w:rsidRPr="00AE3130" w:rsidRDefault="00C614AC" w:rsidP="00C614AC">
            <w:pPr>
              <w:pStyle w:val="TableParagraph"/>
              <w:spacing w:before="126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Container</w:t>
            </w:r>
          </w:p>
        </w:tc>
        <w:tc>
          <w:tcPr>
            <w:tcW w:w="2394" w:type="dxa"/>
            <w:gridSpan w:val="3"/>
            <w:tcBorders>
              <w:left w:val="single" w:sz="4" w:space="0" w:color="414042"/>
              <w:right w:val="single" w:sz="4" w:space="0" w:color="414042"/>
            </w:tcBorders>
          </w:tcPr>
          <w:p w14:paraId="0B552B0A" w14:textId="718C0F13" w:rsidR="00C614AC" w:rsidRPr="00AE3130" w:rsidRDefault="00C614AC" w:rsidP="00AE3130">
            <w:pPr>
              <w:pStyle w:val="TableParagraph"/>
              <w:spacing w:before="0"/>
              <w:ind w:left="101" w:right="126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 xml:space="preserve">Container </w:t>
            </w:r>
            <w:r w:rsidR="00CC7878" w:rsidRPr="00AE3130">
              <w:rPr>
                <w:rFonts w:ascii="Cambria" w:hAnsi="Cambria"/>
                <w:bCs/>
                <w:color w:val="414042" w:themeColor="text1"/>
              </w:rPr>
              <w:t>s</w:t>
            </w:r>
            <w:r w:rsidRPr="00AE3130">
              <w:rPr>
                <w:rFonts w:ascii="Cambria" w:hAnsi="Cambria"/>
                <w:bCs/>
                <w:color w:val="414042" w:themeColor="text1"/>
              </w:rPr>
              <w:t xml:space="preserve">ize in </w:t>
            </w:r>
            <w:r w:rsidR="00CC7878" w:rsidRPr="00AE3130">
              <w:rPr>
                <w:rFonts w:ascii="Cambria" w:hAnsi="Cambria"/>
                <w:bCs/>
                <w:color w:val="414042" w:themeColor="text1"/>
              </w:rPr>
              <w:t>g</w:t>
            </w:r>
            <w:r w:rsidRPr="00AE3130">
              <w:rPr>
                <w:rFonts w:ascii="Cambria" w:hAnsi="Cambria"/>
                <w:bCs/>
                <w:color w:val="414042" w:themeColor="text1"/>
              </w:rPr>
              <w:t>allons</w:t>
            </w:r>
          </w:p>
        </w:tc>
        <w:tc>
          <w:tcPr>
            <w:tcW w:w="2394" w:type="dxa"/>
            <w:gridSpan w:val="3"/>
            <w:tcBorders>
              <w:left w:val="single" w:sz="4" w:space="0" w:color="414042"/>
              <w:right w:val="single" w:sz="4" w:space="0" w:color="414042"/>
            </w:tcBorders>
          </w:tcPr>
          <w:p w14:paraId="5D60C9A4" w14:textId="6562FC60" w:rsidR="00C614AC" w:rsidRPr="00AE3130" w:rsidRDefault="00C614AC" w:rsidP="00AE3130">
            <w:pPr>
              <w:pStyle w:val="TableParagraph"/>
              <w:spacing w:before="0"/>
              <w:ind w:left="101" w:right="88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 xml:space="preserve">% </w:t>
            </w:r>
            <w:proofErr w:type="gramStart"/>
            <w:r w:rsidRPr="00AE3130">
              <w:rPr>
                <w:rFonts w:ascii="Cambria" w:hAnsi="Cambria"/>
                <w:bCs/>
                <w:color w:val="414042" w:themeColor="text1"/>
              </w:rPr>
              <w:t>of</w:t>
            </w:r>
            <w:proofErr w:type="gramEnd"/>
            <w:r w:rsidRPr="00AE3130">
              <w:rPr>
                <w:rFonts w:ascii="Cambria" w:hAnsi="Cambria"/>
                <w:bCs/>
                <w:color w:val="414042" w:themeColor="text1"/>
              </w:rPr>
              <w:t xml:space="preserve"> </w:t>
            </w:r>
            <w:r w:rsidR="00CC7878" w:rsidRPr="00AE3130">
              <w:rPr>
                <w:rFonts w:ascii="Cambria" w:hAnsi="Cambria"/>
                <w:bCs/>
                <w:color w:val="414042" w:themeColor="text1"/>
              </w:rPr>
              <w:t>c</w:t>
            </w:r>
            <w:r w:rsidRPr="00AE3130">
              <w:rPr>
                <w:rFonts w:ascii="Cambria" w:hAnsi="Cambria"/>
                <w:bCs/>
                <w:color w:val="414042" w:themeColor="text1"/>
              </w:rPr>
              <w:t xml:space="preserve">ontainer </w:t>
            </w:r>
            <w:r w:rsidR="00CC7878" w:rsidRPr="00AE3130">
              <w:rPr>
                <w:rFonts w:ascii="Cambria" w:hAnsi="Cambria"/>
                <w:bCs/>
                <w:color w:val="414042" w:themeColor="text1"/>
              </w:rPr>
              <w:t>f</w:t>
            </w:r>
            <w:r w:rsidRPr="00AE3130">
              <w:rPr>
                <w:rFonts w:ascii="Cambria" w:hAnsi="Cambria"/>
                <w:bCs/>
                <w:color w:val="414042" w:themeColor="text1"/>
              </w:rPr>
              <w:t>illed</w:t>
            </w:r>
          </w:p>
        </w:tc>
        <w:tc>
          <w:tcPr>
            <w:tcW w:w="2394" w:type="dxa"/>
            <w:gridSpan w:val="2"/>
            <w:tcBorders>
              <w:left w:val="single" w:sz="4" w:space="0" w:color="414042"/>
            </w:tcBorders>
          </w:tcPr>
          <w:p w14:paraId="65247C75" w14:textId="69359B21" w:rsidR="00C614AC" w:rsidRPr="00AE3130" w:rsidRDefault="00C614AC" w:rsidP="00AE3130">
            <w:pPr>
              <w:pStyle w:val="TableParagraph"/>
              <w:spacing w:before="0"/>
              <w:ind w:left="101" w:right="50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 xml:space="preserve">Estimated </w:t>
            </w:r>
            <w:r w:rsidR="00CC7878" w:rsidRPr="00AE3130">
              <w:rPr>
                <w:rFonts w:ascii="Cambria" w:hAnsi="Cambria"/>
                <w:bCs/>
                <w:color w:val="414042" w:themeColor="text1"/>
              </w:rPr>
              <w:t>t</w:t>
            </w:r>
            <w:r w:rsidRPr="00AE3130">
              <w:rPr>
                <w:rFonts w:ascii="Cambria" w:hAnsi="Cambria"/>
                <w:bCs/>
                <w:color w:val="414042" w:themeColor="text1"/>
              </w:rPr>
              <w:t xml:space="preserve">otal </w:t>
            </w:r>
            <w:r w:rsidR="00CC7878" w:rsidRPr="00AE3130">
              <w:rPr>
                <w:rFonts w:ascii="Cambria" w:hAnsi="Cambria"/>
                <w:bCs/>
                <w:color w:val="414042" w:themeColor="text1"/>
              </w:rPr>
              <w:t>g</w:t>
            </w:r>
            <w:r w:rsidRPr="00AE3130">
              <w:rPr>
                <w:rFonts w:ascii="Cambria" w:hAnsi="Cambria"/>
                <w:bCs/>
                <w:color w:val="414042" w:themeColor="text1"/>
              </w:rPr>
              <w:t xml:space="preserve">allons to </w:t>
            </w:r>
            <w:r w:rsidR="00CC7878" w:rsidRPr="00AE3130">
              <w:rPr>
                <w:rFonts w:ascii="Cambria" w:hAnsi="Cambria"/>
                <w:bCs/>
                <w:color w:val="414042" w:themeColor="text1"/>
              </w:rPr>
              <w:t>l</w:t>
            </w:r>
            <w:r w:rsidRPr="00AE3130">
              <w:rPr>
                <w:rFonts w:ascii="Cambria" w:hAnsi="Cambria"/>
                <w:bCs/>
                <w:color w:val="414042" w:themeColor="text1"/>
              </w:rPr>
              <w:t>andfill</w:t>
            </w:r>
          </w:p>
        </w:tc>
      </w:tr>
      <w:tr w:rsidR="00C614AC" w:rsidRPr="00AE3130" w14:paraId="4BCCB964" w14:textId="77777777" w:rsidTr="00AE3130">
        <w:trPr>
          <w:trHeight w:hRule="exact" w:val="287"/>
        </w:trPr>
        <w:tc>
          <w:tcPr>
            <w:tcW w:w="2411" w:type="dxa"/>
            <w:gridSpan w:val="3"/>
            <w:tcBorders>
              <w:right w:val="single" w:sz="4" w:space="0" w:color="414042"/>
            </w:tcBorders>
          </w:tcPr>
          <w:p w14:paraId="559BCF3C" w14:textId="77777777" w:rsidR="00C614AC" w:rsidRPr="00AE3130" w:rsidRDefault="00C614AC" w:rsidP="00C614AC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#1</w:t>
            </w:r>
          </w:p>
        </w:tc>
        <w:tc>
          <w:tcPr>
            <w:tcW w:w="2394" w:type="dxa"/>
            <w:gridSpan w:val="3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556A0ADC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3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602F807F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414042"/>
            </w:tcBorders>
            <w:vAlign w:val="center"/>
          </w:tcPr>
          <w:p w14:paraId="19617B87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C614AC" w:rsidRPr="00AE3130" w14:paraId="5776AE54" w14:textId="77777777" w:rsidTr="00AE3130">
        <w:trPr>
          <w:trHeight w:hRule="exact" w:val="288"/>
        </w:trPr>
        <w:tc>
          <w:tcPr>
            <w:tcW w:w="2411" w:type="dxa"/>
            <w:gridSpan w:val="3"/>
            <w:tcBorders>
              <w:right w:val="single" w:sz="4" w:space="0" w:color="414042"/>
            </w:tcBorders>
          </w:tcPr>
          <w:p w14:paraId="07F118E2" w14:textId="77777777" w:rsidR="00C614AC" w:rsidRPr="00AE3130" w:rsidRDefault="00C614AC" w:rsidP="00C614AC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#2</w:t>
            </w:r>
          </w:p>
        </w:tc>
        <w:tc>
          <w:tcPr>
            <w:tcW w:w="2394" w:type="dxa"/>
            <w:gridSpan w:val="3"/>
            <w:tcBorders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47544AA0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3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7BFC2A1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414042"/>
            </w:tcBorders>
            <w:vAlign w:val="center"/>
          </w:tcPr>
          <w:p w14:paraId="629A608B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C614AC" w:rsidRPr="00AE3130" w14:paraId="3DAA7BAC" w14:textId="77777777" w:rsidTr="00AE3130">
        <w:trPr>
          <w:trHeight w:hRule="exact" w:val="287"/>
        </w:trPr>
        <w:tc>
          <w:tcPr>
            <w:tcW w:w="2411" w:type="dxa"/>
            <w:gridSpan w:val="3"/>
            <w:tcBorders>
              <w:right w:val="single" w:sz="4" w:space="0" w:color="414042"/>
            </w:tcBorders>
          </w:tcPr>
          <w:p w14:paraId="7F0AB3B0" w14:textId="77777777" w:rsidR="00C614AC" w:rsidRPr="00AE3130" w:rsidRDefault="00C614AC" w:rsidP="00C614AC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#3</w:t>
            </w:r>
          </w:p>
        </w:tc>
        <w:tc>
          <w:tcPr>
            <w:tcW w:w="2394" w:type="dxa"/>
            <w:gridSpan w:val="3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589C6BB6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3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3DCF9DD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414042"/>
            </w:tcBorders>
            <w:vAlign w:val="center"/>
          </w:tcPr>
          <w:p w14:paraId="4F6A5778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C614AC" w:rsidRPr="00AE3130" w14:paraId="2514C3BC" w14:textId="77777777" w:rsidTr="00AE3130">
        <w:trPr>
          <w:trHeight w:hRule="exact" w:val="287"/>
        </w:trPr>
        <w:tc>
          <w:tcPr>
            <w:tcW w:w="2411" w:type="dxa"/>
            <w:gridSpan w:val="3"/>
            <w:tcBorders>
              <w:right w:val="single" w:sz="4" w:space="0" w:color="414042"/>
            </w:tcBorders>
          </w:tcPr>
          <w:p w14:paraId="50575099" w14:textId="77777777" w:rsidR="00C614AC" w:rsidRPr="00AE3130" w:rsidRDefault="00C614AC" w:rsidP="00C614AC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#4</w:t>
            </w:r>
          </w:p>
        </w:tc>
        <w:tc>
          <w:tcPr>
            <w:tcW w:w="2394" w:type="dxa"/>
            <w:gridSpan w:val="3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0BBD2A0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3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08C2430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414042"/>
            </w:tcBorders>
            <w:vAlign w:val="center"/>
          </w:tcPr>
          <w:p w14:paraId="1B54F3AC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C614AC" w:rsidRPr="00AE3130" w14:paraId="7CB85F4E" w14:textId="77777777" w:rsidTr="00AE3130">
        <w:trPr>
          <w:trHeight w:hRule="exact" w:val="287"/>
        </w:trPr>
        <w:tc>
          <w:tcPr>
            <w:tcW w:w="2411" w:type="dxa"/>
            <w:gridSpan w:val="3"/>
            <w:tcBorders>
              <w:right w:val="single" w:sz="4" w:space="0" w:color="414042"/>
            </w:tcBorders>
          </w:tcPr>
          <w:p w14:paraId="28A5D5C2" w14:textId="77777777" w:rsidR="00C614AC" w:rsidRPr="00AE3130" w:rsidRDefault="00C614AC" w:rsidP="00C614AC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#5</w:t>
            </w:r>
          </w:p>
        </w:tc>
        <w:tc>
          <w:tcPr>
            <w:tcW w:w="2394" w:type="dxa"/>
            <w:gridSpan w:val="3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7D06361F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3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7257461F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414042"/>
            </w:tcBorders>
            <w:vAlign w:val="center"/>
          </w:tcPr>
          <w:p w14:paraId="192A096D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C614AC" w:rsidRPr="00AE3130" w14:paraId="76FEA89B" w14:textId="77777777" w:rsidTr="00AE3130">
        <w:trPr>
          <w:trHeight w:hRule="exact" w:val="388"/>
        </w:trPr>
        <w:tc>
          <w:tcPr>
            <w:tcW w:w="7199" w:type="dxa"/>
            <w:gridSpan w:val="9"/>
            <w:tcBorders>
              <w:right w:val="single" w:sz="4" w:space="0" w:color="414042"/>
            </w:tcBorders>
            <w:shd w:val="clear" w:color="auto" w:fill="DADADA"/>
          </w:tcPr>
          <w:p w14:paraId="482D22D4" w14:textId="7ED7C2A2" w:rsidR="00C614AC" w:rsidRPr="00AE3130" w:rsidRDefault="00C614AC" w:rsidP="00C614AC">
            <w:pPr>
              <w:pStyle w:val="TableParagraph"/>
              <w:spacing w:before="61"/>
              <w:ind w:left="101" w:right="2967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Subtotal</w:t>
            </w:r>
          </w:p>
        </w:tc>
        <w:tc>
          <w:tcPr>
            <w:tcW w:w="2394" w:type="dxa"/>
            <w:gridSpan w:val="2"/>
            <w:tcBorders>
              <w:left w:val="single" w:sz="4" w:space="0" w:color="414042"/>
            </w:tcBorders>
            <w:vAlign w:val="center"/>
          </w:tcPr>
          <w:p w14:paraId="069E03A6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C614AC" w:rsidRPr="00AE3130" w14:paraId="1D1C4D27" w14:textId="77777777" w:rsidTr="003D786E">
        <w:trPr>
          <w:trHeight w:hRule="exact" w:val="287"/>
        </w:trPr>
        <w:tc>
          <w:tcPr>
            <w:tcW w:w="9593" w:type="dxa"/>
            <w:gridSpan w:val="11"/>
            <w:tcBorders>
              <w:bottom w:val="single" w:sz="4" w:space="0" w:color="414042"/>
            </w:tcBorders>
          </w:tcPr>
          <w:p w14:paraId="22973015" w14:textId="77777777" w:rsidR="00C614AC" w:rsidRPr="00AE3130" w:rsidRDefault="00C614AC" w:rsidP="00C614AC">
            <w:pPr>
              <w:pStyle w:val="TableParagraph"/>
              <w:ind w:left="101" w:right="3339"/>
              <w:jc w:val="left"/>
              <w:rPr>
                <w:rFonts w:ascii="Cambria" w:hAnsi="Cambria"/>
                <w:bCs/>
                <w:iCs/>
                <w:color w:val="434E7E"/>
              </w:rPr>
            </w:pPr>
            <w:r w:rsidRPr="00AE3130">
              <w:rPr>
                <w:rFonts w:ascii="Cambria" w:hAnsi="Cambria"/>
                <w:bCs/>
                <w:iCs/>
                <w:color w:val="434E7E"/>
              </w:rPr>
              <w:t>Day 2</w:t>
            </w:r>
          </w:p>
        </w:tc>
      </w:tr>
      <w:tr w:rsidR="00C614AC" w:rsidRPr="00AE3130" w14:paraId="672793F2" w14:textId="77777777" w:rsidTr="00BD5224">
        <w:trPr>
          <w:trHeight w:hRule="exact" w:val="595"/>
        </w:trPr>
        <w:tc>
          <w:tcPr>
            <w:tcW w:w="2411" w:type="dxa"/>
            <w:gridSpan w:val="3"/>
            <w:tcBorders>
              <w:right w:val="single" w:sz="4" w:space="0" w:color="414042"/>
            </w:tcBorders>
          </w:tcPr>
          <w:p w14:paraId="61C89B7F" w14:textId="77777777" w:rsidR="00C614AC" w:rsidRPr="00AE3130" w:rsidRDefault="00C614AC" w:rsidP="00C614AC">
            <w:pPr>
              <w:pStyle w:val="TableParagraph"/>
              <w:spacing w:before="126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Container</w:t>
            </w:r>
          </w:p>
        </w:tc>
        <w:tc>
          <w:tcPr>
            <w:tcW w:w="2394" w:type="dxa"/>
            <w:gridSpan w:val="3"/>
            <w:tcBorders>
              <w:left w:val="single" w:sz="4" w:space="0" w:color="414042"/>
              <w:right w:val="single" w:sz="4" w:space="0" w:color="414042"/>
            </w:tcBorders>
          </w:tcPr>
          <w:p w14:paraId="6802382B" w14:textId="495BBCDD" w:rsidR="00C614AC" w:rsidRPr="00AE3130" w:rsidRDefault="00CC7878" w:rsidP="00AE3130">
            <w:pPr>
              <w:pStyle w:val="TableParagraph"/>
              <w:spacing w:before="0"/>
              <w:ind w:left="101" w:right="126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Container size in gallons</w:t>
            </w:r>
          </w:p>
        </w:tc>
        <w:tc>
          <w:tcPr>
            <w:tcW w:w="2394" w:type="dxa"/>
            <w:gridSpan w:val="3"/>
            <w:tcBorders>
              <w:left w:val="single" w:sz="4" w:space="0" w:color="414042"/>
              <w:right w:val="single" w:sz="4" w:space="0" w:color="414042"/>
            </w:tcBorders>
          </w:tcPr>
          <w:p w14:paraId="3831AC14" w14:textId="152071CC" w:rsidR="00C614AC" w:rsidRPr="00AE3130" w:rsidRDefault="00CC7878" w:rsidP="00AE3130">
            <w:pPr>
              <w:pStyle w:val="TableParagraph"/>
              <w:spacing w:before="0"/>
              <w:ind w:left="101" w:right="178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 xml:space="preserve">% </w:t>
            </w:r>
            <w:proofErr w:type="gramStart"/>
            <w:r w:rsidRPr="00AE3130">
              <w:rPr>
                <w:rFonts w:ascii="Cambria" w:hAnsi="Cambria"/>
                <w:bCs/>
                <w:color w:val="414042" w:themeColor="text1"/>
              </w:rPr>
              <w:t>of</w:t>
            </w:r>
            <w:proofErr w:type="gramEnd"/>
            <w:r w:rsidRPr="00AE3130">
              <w:rPr>
                <w:rFonts w:ascii="Cambria" w:hAnsi="Cambria"/>
                <w:bCs/>
                <w:color w:val="414042" w:themeColor="text1"/>
              </w:rPr>
              <w:t xml:space="preserve"> container filled</w:t>
            </w:r>
          </w:p>
        </w:tc>
        <w:tc>
          <w:tcPr>
            <w:tcW w:w="2394" w:type="dxa"/>
            <w:gridSpan w:val="2"/>
            <w:tcBorders>
              <w:left w:val="single" w:sz="4" w:space="0" w:color="414042"/>
            </w:tcBorders>
          </w:tcPr>
          <w:p w14:paraId="64A348AA" w14:textId="2F75E34A" w:rsidR="00C614AC" w:rsidRPr="00AE3130" w:rsidRDefault="00CC7878" w:rsidP="00AE3130">
            <w:pPr>
              <w:pStyle w:val="TableParagraph"/>
              <w:spacing w:before="0"/>
              <w:ind w:left="101" w:right="50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 xml:space="preserve">Estimated total gallons </w:t>
            </w:r>
            <w:r w:rsidR="00AE3130" w:rsidRPr="00AE3130">
              <w:rPr>
                <w:rFonts w:ascii="Cambria" w:hAnsi="Cambria"/>
                <w:bCs/>
                <w:color w:val="414042" w:themeColor="text1"/>
              </w:rPr>
              <w:t>to landfill</w:t>
            </w:r>
          </w:p>
        </w:tc>
      </w:tr>
      <w:tr w:rsidR="00C614AC" w:rsidRPr="00AE3130" w14:paraId="7D0B822C" w14:textId="77777777" w:rsidTr="00AE3130">
        <w:trPr>
          <w:trHeight w:hRule="exact" w:val="287"/>
        </w:trPr>
        <w:tc>
          <w:tcPr>
            <w:tcW w:w="2411" w:type="dxa"/>
            <w:gridSpan w:val="3"/>
            <w:tcBorders>
              <w:right w:val="single" w:sz="4" w:space="0" w:color="414042"/>
            </w:tcBorders>
          </w:tcPr>
          <w:p w14:paraId="7463A438" w14:textId="77777777" w:rsidR="00C614AC" w:rsidRPr="00AE3130" w:rsidRDefault="00C614AC" w:rsidP="00C614AC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#1</w:t>
            </w:r>
          </w:p>
        </w:tc>
        <w:tc>
          <w:tcPr>
            <w:tcW w:w="2394" w:type="dxa"/>
            <w:gridSpan w:val="3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2D9FFB78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3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6D7EFFA3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414042"/>
            </w:tcBorders>
            <w:vAlign w:val="center"/>
          </w:tcPr>
          <w:p w14:paraId="3C21F046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C614AC" w:rsidRPr="00AE3130" w14:paraId="59B3C227" w14:textId="77777777" w:rsidTr="00AE3130">
        <w:trPr>
          <w:trHeight w:hRule="exact" w:val="287"/>
        </w:trPr>
        <w:tc>
          <w:tcPr>
            <w:tcW w:w="2411" w:type="dxa"/>
            <w:gridSpan w:val="3"/>
            <w:tcBorders>
              <w:right w:val="single" w:sz="4" w:space="0" w:color="414042"/>
            </w:tcBorders>
          </w:tcPr>
          <w:p w14:paraId="3D8DBC88" w14:textId="77777777" w:rsidR="00C614AC" w:rsidRPr="00AE3130" w:rsidRDefault="00C614AC" w:rsidP="00C614AC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#2</w:t>
            </w:r>
          </w:p>
        </w:tc>
        <w:tc>
          <w:tcPr>
            <w:tcW w:w="2394" w:type="dxa"/>
            <w:gridSpan w:val="3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18692A3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3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22B439E7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414042"/>
            </w:tcBorders>
            <w:vAlign w:val="center"/>
          </w:tcPr>
          <w:p w14:paraId="771E1FB8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C614AC" w:rsidRPr="00AE3130" w14:paraId="6F73F623" w14:textId="77777777" w:rsidTr="00AE3130">
        <w:trPr>
          <w:trHeight w:hRule="exact" w:val="287"/>
        </w:trPr>
        <w:tc>
          <w:tcPr>
            <w:tcW w:w="2411" w:type="dxa"/>
            <w:gridSpan w:val="3"/>
            <w:tcBorders>
              <w:right w:val="single" w:sz="4" w:space="0" w:color="414042"/>
            </w:tcBorders>
          </w:tcPr>
          <w:p w14:paraId="602C2E67" w14:textId="77777777" w:rsidR="00C614AC" w:rsidRPr="00AE3130" w:rsidRDefault="00C614AC" w:rsidP="00C614AC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#3</w:t>
            </w:r>
          </w:p>
        </w:tc>
        <w:tc>
          <w:tcPr>
            <w:tcW w:w="2394" w:type="dxa"/>
            <w:gridSpan w:val="3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19FD1643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3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1D4BD0F3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414042"/>
            </w:tcBorders>
            <w:vAlign w:val="center"/>
          </w:tcPr>
          <w:p w14:paraId="009BAE22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C614AC" w:rsidRPr="00AE3130" w14:paraId="2CC8D018" w14:textId="77777777" w:rsidTr="00AE3130">
        <w:trPr>
          <w:trHeight w:hRule="exact" w:val="287"/>
        </w:trPr>
        <w:tc>
          <w:tcPr>
            <w:tcW w:w="2411" w:type="dxa"/>
            <w:gridSpan w:val="3"/>
            <w:tcBorders>
              <w:right w:val="single" w:sz="4" w:space="0" w:color="414042"/>
            </w:tcBorders>
          </w:tcPr>
          <w:p w14:paraId="60409755" w14:textId="77777777" w:rsidR="00C614AC" w:rsidRDefault="00C614AC" w:rsidP="00C614AC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#4</w:t>
            </w:r>
          </w:p>
          <w:p w14:paraId="2EAF4610" w14:textId="77777777" w:rsidR="00552019" w:rsidRPr="00552019" w:rsidRDefault="00552019" w:rsidP="00552019"/>
          <w:p w14:paraId="7ABA7852" w14:textId="77777777" w:rsidR="00552019" w:rsidRPr="00552019" w:rsidRDefault="00552019" w:rsidP="00552019"/>
          <w:p w14:paraId="42022CFD" w14:textId="77777777" w:rsidR="00552019" w:rsidRPr="00552019" w:rsidRDefault="00552019" w:rsidP="00552019"/>
          <w:p w14:paraId="4EB687DD" w14:textId="5EA6D9E6" w:rsidR="00552019" w:rsidRPr="00552019" w:rsidRDefault="00552019" w:rsidP="00552019">
            <w:pPr>
              <w:ind w:firstLine="720"/>
            </w:pPr>
          </w:p>
        </w:tc>
        <w:tc>
          <w:tcPr>
            <w:tcW w:w="2394" w:type="dxa"/>
            <w:gridSpan w:val="3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B8704EC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3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15D4B132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414042"/>
            </w:tcBorders>
            <w:vAlign w:val="center"/>
          </w:tcPr>
          <w:p w14:paraId="1B9E8E61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C614AC" w:rsidRPr="00AE3130" w14:paraId="176F2692" w14:textId="77777777" w:rsidTr="00AE3130">
        <w:trPr>
          <w:trHeight w:hRule="exact" w:val="288"/>
        </w:trPr>
        <w:tc>
          <w:tcPr>
            <w:tcW w:w="2411" w:type="dxa"/>
            <w:gridSpan w:val="3"/>
            <w:tcBorders>
              <w:right w:val="single" w:sz="4" w:space="0" w:color="414042"/>
            </w:tcBorders>
          </w:tcPr>
          <w:p w14:paraId="2EE3ECAE" w14:textId="77777777" w:rsidR="00C614AC" w:rsidRPr="00AE3130" w:rsidRDefault="00C614AC" w:rsidP="00C614AC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lastRenderedPageBreak/>
              <w:t>#5</w:t>
            </w:r>
          </w:p>
        </w:tc>
        <w:tc>
          <w:tcPr>
            <w:tcW w:w="2394" w:type="dxa"/>
            <w:gridSpan w:val="3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78FB9F62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3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681E5A13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414042"/>
            </w:tcBorders>
            <w:vAlign w:val="center"/>
          </w:tcPr>
          <w:p w14:paraId="6F728542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C614AC" w:rsidRPr="00AE3130" w14:paraId="26AE1DF6" w14:textId="77777777" w:rsidTr="00AE3130">
        <w:trPr>
          <w:trHeight w:hRule="exact" w:val="432"/>
        </w:trPr>
        <w:tc>
          <w:tcPr>
            <w:tcW w:w="7199" w:type="dxa"/>
            <w:gridSpan w:val="9"/>
            <w:tcBorders>
              <w:right w:val="single" w:sz="4" w:space="0" w:color="414042"/>
            </w:tcBorders>
            <w:shd w:val="clear" w:color="auto" w:fill="DADADA"/>
          </w:tcPr>
          <w:p w14:paraId="1E27709B" w14:textId="20438225" w:rsidR="00C614AC" w:rsidRPr="00AE3130" w:rsidRDefault="00C614AC" w:rsidP="00C614AC">
            <w:pPr>
              <w:pStyle w:val="TableParagraph"/>
              <w:spacing w:before="61"/>
              <w:ind w:left="101" w:right="2967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Subtotal</w:t>
            </w:r>
          </w:p>
        </w:tc>
        <w:tc>
          <w:tcPr>
            <w:tcW w:w="2394" w:type="dxa"/>
            <w:gridSpan w:val="2"/>
            <w:tcBorders>
              <w:left w:val="single" w:sz="4" w:space="0" w:color="414042"/>
            </w:tcBorders>
            <w:vAlign w:val="center"/>
          </w:tcPr>
          <w:p w14:paraId="6A179B4F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C614AC" w:rsidRPr="00AE3130" w14:paraId="67BD01D5" w14:textId="77777777" w:rsidTr="003D786E">
        <w:trPr>
          <w:trHeight w:hRule="exact" w:val="287"/>
        </w:trPr>
        <w:tc>
          <w:tcPr>
            <w:tcW w:w="9593" w:type="dxa"/>
            <w:gridSpan w:val="11"/>
            <w:tcBorders>
              <w:bottom w:val="single" w:sz="4" w:space="0" w:color="414042"/>
            </w:tcBorders>
          </w:tcPr>
          <w:p w14:paraId="00C02E4D" w14:textId="77777777" w:rsidR="00C614AC" w:rsidRPr="00AE3130" w:rsidRDefault="00C614AC" w:rsidP="00C614AC">
            <w:pPr>
              <w:pStyle w:val="TableParagraph"/>
              <w:ind w:left="101" w:right="3339"/>
              <w:jc w:val="left"/>
              <w:rPr>
                <w:rFonts w:ascii="Cambria" w:hAnsi="Cambria"/>
                <w:bCs/>
                <w:iCs/>
                <w:color w:val="434E7E"/>
              </w:rPr>
            </w:pPr>
            <w:r w:rsidRPr="00AE3130">
              <w:rPr>
                <w:rFonts w:ascii="Cambria" w:hAnsi="Cambria"/>
                <w:bCs/>
                <w:iCs/>
                <w:color w:val="434E7E"/>
              </w:rPr>
              <w:t>Day 3</w:t>
            </w:r>
          </w:p>
        </w:tc>
      </w:tr>
      <w:tr w:rsidR="00C614AC" w:rsidRPr="00AE3130" w14:paraId="1A89E789" w14:textId="77777777" w:rsidTr="003D786E">
        <w:trPr>
          <w:trHeight w:hRule="exact" w:val="516"/>
        </w:trPr>
        <w:tc>
          <w:tcPr>
            <w:tcW w:w="2411" w:type="dxa"/>
            <w:gridSpan w:val="3"/>
            <w:tcBorders>
              <w:right w:val="single" w:sz="4" w:space="0" w:color="414042"/>
            </w:tcBorders>
          </w:tcPr>
          <w:p w14:paraId="58FC3B9E" w14:textId="77777777" w:rsidR="00C614AC" w:rsidRPr="00AE3130" w:rsidRDefault="00C614AC" w:rsidP="00C614AC">
            <w:pPr>
              <w:pStyle w:val="TableParagraph"/>
              <w:spacing w:before="126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Container</w:t>
            </w:r>
          </w:p>
        </w:tc>
        <w:tc>
          <w:tcPr>
            <w:tcW w:w="2394" w:type="dxa"/>
            <w:gridSpan w:val="3"/>
            <w:tcBorders>
              <w:left w:val="single" w:sz="4" w:space="0" w:color="414042"/>
              <w:right w:val="single" w:sz="4" w:space="0" w:color="414042"/>
            </w:tcBorders>
          </w:tcPr>
          <w:p w14:paraId="5F880FA3" w14:textId="0A6F5C12" w:rsidR="00C614AC" w:rsidRPr="00AE3130" w:rsidRDefault="00CC7878" w:rsidP="00AE3130">
            <w:pPr>
              <w:pStyle w:val="TableParagraph"/>
              <w:spacing w:before="0"/>
              <w:ind w:left="101" w:right="126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Container size in gallons</w:t>
            </w:r>
          </w:p>
        </w:tc>
        <w:tc>
          <w:tcPr>
            <w:tcW w:w="2394" w:type="dxa"/>
            <w:gridSpan w:val="3"/>
            <w:tcBorders>
              <w:left w:val="single" w:sz="4" w:space="0" w:color="414042"/>
              <w:right w:val="single" w:sz="4" w:space="0" w:color="414042"/>
            </w:tcBorders>
          </w:tcPr>
          <w:p w14:paraId="01CCC7FF" w14:textId="4C34C48C" w:rsidR="00C614AC" w:rsidRPr="00AE3130" w:rsidRDefault="00CC7878" w:rsidP="00AE3130">
            <w:pPr>
              <w:pStyle w:val="TableParagraph"/>
              <w:spacing w:before="0"/>
              <w:ind w:left="101" w:right="178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 xml:space="preserve">% </w:t>
            </w:r>
            <w:proofErr w:type="gramStart"/>
            <w:r w:rsidRPr="00AE3130">
              <w:rPr>
                <w:rFonts w:ascii="Cambria" w:hAnsi="Cambria"/>
                <w:bCs/>
                <w:color w:val="414042" w:themeColor="text1"/>
              </w:rPr>
              <w:t>of</w:t>
            </w:r>
            <w:proofErr w:type="gramEnd"/>
            <w:r w:rsidRPr="00AE3130">
              <w:rPr>
                <w:rFonts w:ascii="Cambria" w:hAnsi="Cambria"/>
                <w:bCs/>
                <w:color w:val="414042" w:themeColor="text1"/>
              </w:rPr>
              <w:t xml:space="preserve"> container filled</w:t>
            </w:r>
          </w:p>
        </w:tc>
        <w:tc>
          <w:tcPr>
            <w:tcW w:w="2394" w:type="dxa"/>
            <w:gridSpan w:val="2"/>
            <w:tcBorders>
              <w:left w:val="single" w:sz="4" w:space="0" w:color="414042"/>
            </w:tcBorders>
          </w:tcPr>
          <w:p w14:paraId="282124B4" w14:textId="6541EAE6" w:rsidR="00C614AC" w:rsidRPr="00AE3130" w:rsidRDefault="00CC7878" w:rsidP="00AE3130">
            <w:pPr>
              <w:pStyle w:val="TableParagraph"/>
              <w:spacing w:before="0"/>
              <w:ind w:left="101" w:right="50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 xml:space="preserve">Estimated total gallons </w:t>
            </w:r>
            <w:r w:rsidR="00AE3130" w:rsidRPr="00AE3130">
              <w:rPr>
                <w:rFonts w:ascii="Cambria" w:hAnsi="Cambria"/>
                <w:bCs/>
                <w:color w:val="414042" w:themeColor="text1"/>
              </w:rPr>
              <w:t>to landfill</w:t>
            </w:r>
          </w:p>
        </w:tc>
      </w:tr>
      <w:tr w:rsidR="00C614AC" w:rsidRPr="00AE3130" w14:paraId="6E6BAC88" w14:textId="77777777" w:rsidTr="00AE3130">
        <w:trPr>
          <w:trHeight w:hRule="exact" w:val="287"/>
        </w:trPr>
        <w:tc>
          <w:tcPr>
            <w:tcW w:w="2411" w:type="dxa"/>
            <w:gridSpan w:val="3"/>
            <w:tcBorders>
              <w:right w:val="single" w:sz="4" w:space="0" w:color="414042"/>
            </w:tcBorders>
          </w:tcPr>
          <w:p w14:paraId="37842A98" w14:textId="77777777" w:rsidR="00C614AC" w:rsidRPr="00AE3130" w:rsidRDefault="00C614AC" w:rsidP="00C614AC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#1</w:t>
            </w:r>
          </w:p>
        </w:tc>
        <w:tc>
          <w:tcPr>
            <w:tcW w:w="2394" w:type="dxa"/>
            <w:gridSpan w:val="3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6462C90E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3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3CC814FF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414042"/>
            </w:tcBorders>
            <w:vAlign w:val="center"/>
          </w:tcPr>
          <w:p w14:paraId="62DA5E97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C614AC" w:rsidRPr="00AE3130" w14:paraId="3B217CC1" w14:textId="77777777" w:rsidTr="00AE3130">
        <w:trPr>
          <w:trHeight w:hRule="exact" w:val="287"/>
        </w:trPr>
        <w:tc>
          <w:tcPr>
            <w:tcW w:w="2411" w:type="dxa"/>
            <w:gridSpan w:val="3"/>
            <w:tcBorders>
              <w:right w:val="single" w:sz="4" w:space="0" w:color="414042"/>
            </w:tcBorders>
          </w:tcPr>
          <w:p w14:paraId="33C6C9E7" w14:textId="77777777" w:rsidR="00C614AC" w:rsidRPr="00AE3130" w:rsidRDefault="00C614AC" w:rsidP="00C614AC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#2</w:t>
            </w:r>
          </w:p>
        </w:tc>
        <w:tc>
          <w:tcPr>
            <w:tcW w:w="2394" w:type="dxa"/>
            <w:gridSpan w:val="3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6C3C7D5B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3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67A1EF1D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414042"/>
            </w:tcBorders>
            <w:vAlign w:val="center"/>
          </w:tcPr>
          <w:p w14:paraId="4A5F0A78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C614AC" w:rsidRPr="00AE3130" w14:paraId="1FDB9920" w14:textId="77777777" w:rsidTr="00AE3130">
        <w:trPr>
          <w:trHeight w:hRule="exact" w:val="287"/>
        </w:trPr>
        <w:tc>
          <w:tcPr>
            <w:tcW w:w="2411" w:type="dxa"/>
            <w:gridSpan w:val="3"/>
            <w:tcBorders>
              <w:right w:val="single" w:sz="4" w:space="0" w:color="414042"/>
            </w:tcBorders>
          </w:tcPr>
          <w:p w14:paraId="0EBBC5D1" w14:textId="77777777" w:rsidR="00C614AC" w:rsidRPr="00AE3130" w:rsidRDefault="00C614AC" w:rsidP="00C614AC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#3</w:t>
            </w:r>
          </w:p>
        </w:tc>
        <w:tc>
          <w:tcPr>
            <w:tcW w:w="2394" w:type="dxa"/>
            <w:gridSpan w:val="3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54A0A443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3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31CA872A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414042"/>
            </w:tcBorders>
            <w:vAlign w:val="center"/>
          </w:tcPr>
          <w:p w14:paraId="41B03485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C614AC" w:rsidRPr="00AE3130" w14:paraId="03E153CE" w14:textId="77777777" w:rsidTr="00AE3130">
        <w:trPr>
          <w:trHeight w:hRule="exact" w:val="287"/>
        </w:trPr>
        <w:tc>
          <w:tcPr>
            <w:tcW w:w="2411" w:type="dxa"/>
            <w:gridSpan w:val="3"/>
            <w:tcBorders>
              <w:right w:val="single" w:sz="4" w:space="0" w:color="414042"/>
            </w:tcBorders>
          </w:tcPr>
          <w:p w14:paraId="468E2D0D" w14:textId="77777777" w:rsidR="00C614AC" w:rsidRPr="00AE3130" w:rsidRDefault="00C614AC" w:rsidP="00C614AC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#4</w:t>
            </w:r>
          </w:p>
        </w:tc>
        <w:tc>
          <w:tcPr>
            <w:tcW w:w="2394" w:type="dxa"/>
            <w:gridSpan w:val="3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5763300D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3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133744E2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414042"/>
            </w:tcBorders>
            <w:vAlign w:val="center"/>
          </w:tcPr>
          <w:p w14:paraId="4A5A43A1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C614AC" w:rsidRPr="00AE3130" w14:paraId="39816377" w14:textId="77777777" w:rsidTr="00AE3130">
        <w:trPr>
          <w:trHeight w:hRule="exact" w:val="288"/>
        </w:trPr>
        <w:tc>
          <w:tcPr>
            <w:tcW w:w="2411" w:type="dxa"/>
            <w:gridSpan w:val="3"/>
            <w:tcBorders>
              <w:right w:val="single" w:sz="4" w:space="0" w:color="414042"/>
            </w:tcBorders>
          </w:tcPr>
          <w:p w14:paraId="7658B0EB" w14:textId="77777777" w:rsidR="00C614AC" w:rsidRPr="00AE3130" w:rsidRDefault="00C614AC" w:rsidP="00C614AC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#5</w:t>
            </w:r>
          </w:p>
        </w:tc>
        <w:tc>
          <w:tcPr>
            <w:tcW w:w="2394" w:type="dxa"/>
            <w:gridSpan w:val="3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3881238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3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562FC915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414042"/>
            </w:tcBorders>
            <w:vAlign w:val="center"/>
          </w:tcPr>
          <w:p w14:paraId="02420333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C614AC" w:rsidRPr="00AE3130" w14:paraId="25CA67B1" w14:textId="77777777" w:rsidTr="00AE3130">
        <w:trPr>
          <w:trHeight w:hRule="exact" w:val="432"/>
        </w:trPr>
        <w:tc>
          <w:tcPr>
            <w:tcW w:w="7199" w:type="dxa"/>
            <w:gridSpan w:val="9"/>
            <w:tcBorders>
              <w:bottom w:val="single" w:sz="4" w:space="0" w:color="414042"/>
              <w:right w:val="single" w:sz="4" w:space="0" w:color="414042"/>
            </w:tcBorders>
            <w:shd w:val="clear" w:color="auto" w:fill="DADADA"/>
          </w:tcPr>
          <w:p w14:paraId="33D19EF4" w14:textId="528C23AF" w:rsidR="00C614AC" w:rsidRPr="00AE3130" w:rsidRDefault="00C614AC" w:rsidP="00C614AC">
            <w:pPr>
              <w:pStyle w:val="TableParagraph"/>
              <w:spacing w:before="61"/>
              <w:ind w:left="101" w:right="2967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Subtotal</w:t>
            </w:r>
          </w:p>
        </w:tc>
        <w:tc>
          <w:tcPr>
            <w:tcW w:w="2394" w:type="dxa"/>
            <w:gridSpan w:val="2"/>
            <w:tcBorders>
              <w:left w:val="single" w:sz="4" w:space="0" w:color="414042"/>
              <w:bottom w:val="single" w:sz="4" w:space="0" w:color="414042"/>
            </w:tcBorders>
            <w:vAlign w:val="center"/>
          </w:tcPr>
          <w:p w14:paraId="0BCBD581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C614AC" w:rsidRPr="00AE3130" w14:paraId="42626397" w14:textId="77777777" w:rsidTr="003D786E">
        <w:trPr>
          <w:trHeight w:hRule="exact" w:val="287"/>
        </w:trPr>
        <w:tc>
          <w:tcPr>
            <w:tcW w:w="9593" w:type="dxa"/>
            <w:gridSpan w:val="11"/>
          </w:tcPr>
          <w:p w14:paraId="60F8C31F" w14:textId="77777777" w:rsidR="00C614AC" w:rsidRPr="00AE3130" w:rsidRDefault="00C614AC" w:rsidP="00C614AC">
            <w:pPr>
              <w:pStyle w:val="TableParagraph"/>
              <w:ind w:left="101" w:right="3339"/>
              <w:jc w:val="left"/>
              <w:rPr>
                <w:rFonts w:ascii="Cambria" w:hAnsi="Cambria"/>
                <w:bCs/>
                <w:iCs/>
                <w:color w:val="434E7E"/>
              </w:rPr>
            </w:pPr>
            <w:r w:rsidRPr="00AE3130">
              <w:rPr>
                <w:rFonts w:ascii="Cambria" w:hAnsi="Cambria"/>
                <w:bCs/>
                <w:iCs/>
                <w:color w:val="434E7E"/>
              </w:rPr>
              <w:t>Day 4</w:t>
            </w:r>
          </w:p>
        </w:tc>
      </w:tr>
      <w:tr w:rsidR="00C614AC" w:rsidRPr="00AE3130" w14:paraId="1133CE50" w14:textId="77777777" w:rsidTr="00BD5224">
        <w:trPr>
          <w:trHeight w:hRule="exact" w:val="622"/>
        </w:trPr>
        <w:tc>
          <w:tcPr>
            <w:tcW w:w="2411" w:type="dxa"/>
            <w:gridSpan w:val="3"/>
            <w:tcBorders>
              <w:right w:val="single" w:sz="4" w:space="0" w:color="414042"/>
            </w:tcBorders>
          </w:tcPr>
          <w:p w14:paraId="53935DD6" w14:textId="77777777" w:rsidR="00C614AC" w:rsidRPr="00AE3130" w:rsidRDefault="00C614AC" w:rsidP="00C614AC">
            <w:pPr>
              <w:pStyle w:val="TableParagraph"/>
              <w:spacing w:before="125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Container</w:t>
            </w:r>
          </w:p>
        </w:tc>
        <w:tc>
          <w:tcPr>
            <w:tcW w:w="2394" w:type="dxa"/>
            <w:gridSpan w:val="3"/>
            <w:tcBorders>
              <w:left w:val="single" w:sz="4" w:space="0" w:color="414042"/>
              <w:right w:val="single" w:sz="4" w:space="0" w:color="414042"/>
            </w:tcBorders>
          </w:tcPr>
          <w:p w14:paraId="5783CD9B" w14:textId="48664F9F" w:rsidR="00C614AC" w:rsidRPr="00AE3130" w:rsidRDefault="00CC7878" w:rsidP="00AE3130">
            <w:pPr>
              <w:pStyle w:val="TableParagraph"/>
              <w:spacing w:before="0"/>
              <w:ind w:left="101" w:right="126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Container size in gallons</w:t>
            </w:r>
          </w:p>
        </w:tc>
        <w:tc>
          <w:tcPr>
            <w:tcW w:w="2394" w:type="dxa"/>
            <w:gridSpan w:val="3"/>
            <w:tcBorders>
              <w:left w:val="single" w:sz="4" w:space="0" w:color="414042"/>
              <w:right w:val="single" w:sz="4" w:space="0" w:color="414042"/>
            </w:tcBorders>
          </w:tcPr>
          <w:p w14:paraId="76739E9A" w14:textId="04B1EE2F" w:rsidR="00C614AC" w:rsidRPr="00AE3130" w:rsidRDefault="00CC7878" w:rsidP="00AE3130">
            <w:pPr>
              <w:pStyle w:val="TableParagraph"/>
              <w:spacing w:before="0"/>
              <w:ind w:left="101" w:right="88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 xml:space="preserve">% </w:t>
            </w:r>
            <w:proofErr w:type="gramStart"/>
            <w:r w:rsidRPr="00AE3130">
              <w:rPr>
                <w:rFonts w:ascii="Cambria" w:hAnsi="Cambria"/>
                <w:bCs/>
                <w:color w:val="414042" w:themeColor="text1"/>
              </w:rPr>
              <w:t>of</w:t>
            </w:r>
            <w:proofErr w:type="gramEnd"/>
            <w:r w:rsidRPr="00AE3130">
              <w:rPr>
                <w:rFonts w:ascii="Cambria" w:hAnsi="Cambria"/>
                <w:bCs/>
                <w:color w:val="414042" w:themeColor="text1"/>
              </w:rPr>
              <w:t xml:space="preserve"> container filled</w:t>
            </w:r>
          </w:p>
        </w:tc>
        <w:tc>
          <w:tcPr>
            <w:tcW w:w="2394" w:type="dxa"/>
            <w:gridSpan w:val="2"/>
            <w:tcBorders>
              <w:left w:val="single" w:sz="4" w:space="0" w:color="414042"/>
            </w:tcBorders>
          </w:tcPr>
          <w:p w14:paraId="4C987E58" w14:textId="52B8EC7E" w:rsidR="00C614AC" w:rsidRPr="00AE3130" w:rsidRDefault="00CC7878" w:rsidP="00AE3130">
            <w:pPr>
              <w:pStyle w:val="TableParagraph"/>
              <w:spacing w:before="0"/>
              <w:ind w:left="101" w:right="50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 xml:space="preserve">Estimated total gallons </w:t>
            </w:r>
            <w:r w:rsidR="00AE3130" w:rsidRPr="00AE3130">
              <w:rPr>
                <w:rFonts w:ascii="Cambria" w:hAnsi="Cambria"/>
                <w:bCs/>
                <w:color w:val="414042" w:themeColor="text1"/>
              </w:rPr>
              <w:t>to landfill</w:t>
            </w:r>
          </w:p>
        </w:tc>
      </w:tr>
      <w:tr w:rsidR="00C614AC" w:rsidRPr="00AE3130" w14:paraId="7CA42182" w14:textId="77777777" w:rsidTr="00AE3130">
        <w:trPr>
          <w:trHeight w:hRule="exact" w:val="287"/>
        </w:trPr>
        <w:tc>
          <w:tcPr>
            <w:tcW w:w="2411" w:type="dxa"/>
            <w:gridSpan w:val="3"/>
            <w:tcBorders>
              <w:right w:val="single" w:sz="4" w:space="0" w:color="414042"/>
            </w:tcBorders>
          </w:tcPr>
          <w:p w14:paraId="0B7E8C76" w14:textId="77777777" w:rsidR="00C614AC" w:rsidRPr="00AE3130" w:rsidRDefault="00C614AC" w:rsidP="00C614AC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#1</w:t>
            </w:r>
          </w:p>
        </w:tc>
        <w:tc>
          <w:tcPr>
            <w:tcW w:w="2394" w:type="dxa"/>
            <w:gridSpan w:val="3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10DF4397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3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6030BE96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414042"/>
            </w:tcBorders>
            <w:vAlign w:val="center"/>
          </w:tcPr>
          <w:p w14:paraId="490C6C50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C614AC" w:rsidRPr="00AE3130" w14:paraId="68565FD1" w14:textId="77777777" w:rsidTr="00AE3130">
        <w:trPr>
          <w:trHeight w:hRule="exact" w:val="287"/>
        </w:trPr>
        <w:tc>
          <w:tcPr>
            <w:tcW w:w="2411" w:type="dxa"/>
            <w:gridSpan w:val="3"/>
            <w:tcBorders>
              <w:right w:val="single" w:sz="4" w:space="0" w:color="414042"/>
            </w:tcBorders>
          </w:tcPr>
          <w:p w14:paraId="3FA6805F" w14:textId="77777777" w:rsidR="00C614AC" w:rsidRPr="00AE3130" w:rsidRDefault="00C614AC" w:rsidP="00C614AC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#2</w:t>
            </w:r>
          </w:p>
        </w:tc>
        <w:tc>
          <w:tcPr>
            <w:tcW w:w="2394" w:type="dxa"/>
            <w:gridSpan w:val="3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719797FF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3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5FAF0985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414042"/>
            </w:tcBorders>
            <w:vAlign w:val="center"/>
          </w:tcPr>
          <w:p w14:paraId="590D2522" w14:textId="77777777" w:rsidR="00C614AC" w:rsidRPr="00AE3130" w:rsidRDefault="00C614AC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0508F7" w:rsidRPr="00AE3130" w14:paraId="52BBB9F0" w14:textId="77777777" w:rsidTr="00AE3130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7"/>
        </w:trPr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7AB0D30A" w14:textId="77777777" w:rsidR="000508F7" w:rsidRPr="00AE3130" w:rsidRDefault="000508F7" w:rsidP="003D786E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#3</w:t>
            </w:r>
          </w:p>
        </w:tc>
        <w:tc>
          <w:tcPr>
            <w:tcW w:w="2394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6C9D1BE5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6244045E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666884CE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0508F7" w:rsidRPr="00AE3130" w14:paraId="21341F9B" w14:textId="77777777" w:rsidTr="00AE3130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7"/>
        </w:trPr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06D903A2" w14:textId="77777777" w:rsidR="000508F7" w:rsidRPr="00AE3130" w:rsidRDefault="000508F7" w:rsidP="003D786E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#4</w:t>
            </w:r>
          </w:p>
        </w:tc>
        <w:tc>
          <w:tcPr>
            <w:tcW w:w="2394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4E6D105A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491936DE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675ACB3F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0508F7" w:rsidRPr="00AE3130" w14:paraId="3CBDDEE2" w14:textId="77777777" w:rsidTr="00AE3130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8"/>
        </w:trPr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67AD507A" w14:textId="77777777" w:rsidR="000508F7" w:rsidRPr="00AE3130" w:rsidRDefault="000508F7" w:rsidP="003D786E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#5</w:t>
            </w:r>
          </w:p>
        </w:tc>
        <w:tc>
          <w:tcPr>
            <w:tcW w:w="2394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7EF549FC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23243771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3F6FBD4C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0508F7" w:rsidRPr="00AE3130" w14:paraId="6999EF5D" w14:textId="77777777" w:rsidTr="00AE3130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432"/>
        </w:trPr>
        <w:tc>
          <w:tcPr>
            <w:tcW w:w="7182" w:type="dxa"/>
            <w:gridSpan w:val="8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ADADA"/>
          </w:tcPr>
          <w:p w14:paraId="5B1C4883" w14:textId="5DE20F49" w:rsidR="000508F7" w:rsidRPr="00AE3130" w:rsidRDefault="00CC7878" w:rsidP="003D786E">
            <w:pPr>
              <w:pStyle w:val="TableParagraph"/>
              <w:spacing w:before="83"/>
              <w:ind w:left="101" w:right="2967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Subtotal</w:t>
            </w: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67169D35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0508F7" w:rsidRPr="00AE3130" w14:paraId="53385BEB" w14:textId="77777777" w:rsidTr="00CC7878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7"/>
        </w:trPr>
        <w:tc>
          <w:tcPr>
            <w:tcW w:w="9576" w:type="dxa"/>
            <w:gridSpan w:val="10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5180BF51" w14:textId="77777777" w:rsidR="000508F7" w:rsidRPr="00AE3130" w:rsidRDefault="000508F7" w:rsidP="003D786E">
            <w:pPr>
              <w:pStyle w:val="TableParagraph"/>
              <w:ind w:left="101" w:right="3339"/>
              <w:jc w:val="left"/>
              <w:rPr>
                <w:rFonts w:ascii="Cambria" w:hAnsi="Cambria"/>
                <w:bCs/>
                <w:iCs/>
                <w:color w:val="434E7E"/>
              </w:rPr>
            </w:pPr>
            <w:r w:rsidRPr="00AE3130">
              <w:rPr>
                <w:rFonts w:ascii="Cambria" w:hAnsi="Cambria"/>
                <w:bCs/>
                <w:iCs/>
                <w:color w:val="434E7E"/>
              </w:rPr>
              <w:t>Day 5</w:t>
            </w:r>
          </w:p>
        </w:tc>
      </w:tr>
      <w:tr w:rsidR="000508F7" w:rsidRPr="00AE3130" w14:paraId="1A519B21" w14:textId="77777777" w:rsidTr="00BD5224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640"/>
        </w:trPr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342B29E0" w14:textId="77777777" w:rsidR="000508F7" w:rsidRPr="00AE3130" w:rsidRDefault="000508F7" w:rsidP="003D786E">
            <w:pPr>
              <w:pStyle w:val="TableParagraph"/>
              <w:spacing w:before="125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Container</w:t>
            </w:r>
          </w:p>
        </w:tc>
        <w:tc>
          <w:tcPr>
            <w:tcW w:w="2394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76F2589A" w14:textId="39DA507B" w:rsidR="000508F7" w:rsidRPr="00AE3130" w:rsidRDefault="00CC7878" w:rsidP="00AE3130">
            <w:pPr>
              <w:pStyle w:val="TableParagraph"/>
              <w:spacing w:before="0"/>
              <w:ind w:left="101" w:right="126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Container size in gallons</w:t>
            </w:r>
          </w:p>
        </w:tc>
        <w:tc>
          <w:tcPr>
            <w:tcW w:w="2394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4A3E112B" w14:textId="6EA5747F" w:rsidR="000508F7" w:rsidRPr="00AE3130" w:rsidRDefault="00CC7878" w:rsidP="00AE3130">
            <w:pPr>
              <w:pStyle w:val="TableParagraph"/>
              <w:spacing w:before="0"/>
              <w:ind w:left="101" w:right="178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 xml:space="preserve">% </w:t>
            </w:r>
            <w:proofErr w:type="gramStart"/>
            <w:r w:rsidRPr="00AE3130">
              <w:rPr>
                <w:rFonts w:ascii="Cambria" w:hAnsi="Cambria"/>
                <w:bCs/>
                <w:color w:val="414042" w:themeColor="text1"/>
              </w:rPr>
              <w:t>of</w:t>
            </w:r>
            <w:proofErr w:type="gramEnd"/>
            <w:r w:rsidRPr="00AE3130">
              <w:rPr>
                <w:rFonts w:ascii="Cambria" w:hAnsi="Cambria"/>
                <w:bCs/>
                <w:color w:val="414042" w:themeColor="text1"/>
              </w:rPr>
              <w:t xml:space="preserve"> container filled</w:t>
            </w: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4A2576F6" w14:textId="4753CFFA" w:rsidR="000508F7" w:rsidRPr="00AE3130" w:rsidRDefault="00CC7878" w:rsidP="00AE3130">
            <w:pPr>
              <w:pStyle w:val="TableParagraph"/>
              <w:spacing w:before="0"/>
              <w:ind w:left="101" w:right="50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Estimated total gallons to landfill</w:t>
            </w:r>
          </w:p>
        </w:tc>
      </w:tr>
      <w:tr w:rsidR="000508F7" w:rsidRPr="00AE3130" w14:paraId="5B0AA8AE" w14:textId="77777777" w:rsidTr="00AE3130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7"/>
        </w:trPr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47B8F9B5" w14:textId="77777777" w:rsidR="000508F7" w:rsidRPr="00AE3130" w:rsidRDefault="000508F7" w:rsidP="003D786E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#1</w:t>
            </w:r>
          </w:p>
        </w:tc>
        <w:tc>
          <w:tcPr>
            <w:tcW w:w="2394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1E5081DA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11924DA8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34B9E81E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0508F7" w:rsidRPr="00AE3130" w14:paraId="2C1103CE" w14:textId="77777777" w:rsidTr="00AE3130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7"/>
        </w:trPr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42F5F6A0" w14:textId="77777777" w:rsidR="000508F7" w:rsidRPr="00AE3130" w:rsidRDefault="000508F7" w:rsidP="003D786E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#2</w:t>
            </w:r>
          </w:p>
        </w:tc>
        <w:tc>
          <w:tcPr>
            <w:tcW w:w="2394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710322AD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20563CC9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2766C144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0508F7" w:rsidRPr="00AE3130" w14:paraId="0736FA52" w14:textId="77777777" w:rsidTr="00AE3130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7"/>
        </w:trPr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23CBAEDC" w14:textId="77777777" w:rsidR="000508F7" w:rsidRPr="00AE3130" w:rsidRDefault="000508F7" w:rsidP="003D786E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#3</w:t>
            </w:r>
          </w:p>
        </w:tc>
        <w:tc>
          <w:tcPr>
            <w:tcW w:w="2394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57FFEA2A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0FC72899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666D392A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0508F7" w:rsidRPr="00AE3130" w14:paraId="05165BAA" w14:textId="77777777" w:rsidTr="00AE3130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7"/>
        </w:trPr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632DCB24" w14:textId="77777777" w:rsidR="000508F7" w:rsidRPr="00AE3130" w:rsidRDefault="000508F7" w:rsidP="003D786E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#4</w:t>
            </w:r>
          </w:p>
        </w:tc>
        <w:tc>
          <w:tcPr>
            <w:tcW w:w="2394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6ED71C7C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4D6CBD47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5FA62CED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0508F7" w:rsidRPr="00AE3130" w14:paraId="0F697B0B" w14:textId="77777777" w:rsidTr="00AE3130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7"/>
        </w:trPr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45C73AE3" w14:textId="77777777" w:rsidR="000508F7" w:rsidRPr="00AE3130" w:rsidRDefault="000508F7" w:rsidP="003D786E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#5</w:t>
            </w:r>
          </w:p>
        </w:tc>
        <w:tc>
          <w:tcPr>
            <w:tcW w:w="2394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072ADDCD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128BB1F4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1436A520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0508F7" w:rsidRPr="00AE3130" w14:paraId="01C479B7" w14:textId="77777777" w:rsidTr="00AE3130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432"/>
        </w:trPr>
        <w:tc>
          <w:tcPr>
            <w:tcW w:w="7182" w:type="dxa"/>
            <w:gridSpan w:val="8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ADADA"/>
          </w:tcPr>
          <w:p w14:paraId="5CA2143C" w14:textId="48D63A92" w:rsidR="000508F7" w:rsidRPr="00AE3130" w:rsidRDefault="00CC7878" w:rsidP="003D786E">
            <w:pPr>
              <w:pStyle w:val="TableParagraph"/>
              <w:spacing w:before="83"/>
              <w:ind w:left="101" w:right="2967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Subtotal</w:t>
            </w: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50EF2753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0508F7" w:rsidRPr="00AE3130" w14:paraId="2649FD6B" w14:textId="77777777" w:rsidTr="00CC7878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341"/>
        </w:trPr>
        <w:tc>
          <w:tcPr>
            <w:tcW w:w="9576" w:type="dxa"/>
            <w:gridSpan w:val="10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E1C619"/>
          </w:tcPr>
          <w:p w14:paraId="697E1DCC" w14:textId="13EC1AD4" w:rsidR="000508F7" w:rsidRPr="00AE3130" w:rsidRDefault="00CC7878" w:rsidP="003D786E">
            <w:pPr>
              <w:pStyle w:val="TableParagraph"/>
              <w:spacing w:before="39"/>
              <w:ind w:left="101" w:right="3339"/>
              <w:jc w:val="left"/>
              <w:rPr>
                <w:rFonts w:ascii="Cambria" w:hAnsi="Cambria"/>
                <w:bCs/>
                <w:color w:val="434E7E"/>
              </w:rPr>
            </w:pPr>
            <w:r w:rsidRPr="00AE3130">
              <w:rPr>
                <w:rFonts w:ascii="Cambria" w:hAnsi="Cambria"/>
                <w:bCs/>
                <w:color w:val="434E7E"/>
              </w:rPr>
              <w:t>Part III: Recycling</w:t>
            </w:r>
          </w:p>
        </w:tc>
      </w:tr>
      <w:tr w:rsidR="000508F7" w:rsidRPr="00AE3130" w14:paraId="30917C9C" w14:textId="77777777" w:rsidTr="00CC7878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90"/>
        </w:trPr>
        <w:tc>
          <w:tcPr>
            <w:tcW w:w="9576" w:type="dxa"/>
            <w:gridSpan w:val="10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7F8BC856" w14:textId="77777777" w:rsidR="000508F7" w:rsidRPr="00AE3130" w:rsidRDefault="000508F7" w:rsidP="003D786E">
            <w:pPr>
              <w:pStyle w:val="TableParagraph"/>
              <w:spacing w:before="13"/>
              <w:ind w:left="101" w:right="3339"/>
              <w:jc w:val="left"/>
              <w:rPr>
                <w:rFonts w:ascii="Cambria" w:hAnsi="Cambria"/>
                <w:bCs/>
                <w:iCs/>
              </w:rPr>
            </w:pPr>
            <w:r w:rsidRPr="00AE3130">
              <w:rPr>
                <w:rFonts w:ascii="Cambria" w:hAnsi="Cambria"/>
                <w:bCs/>
                <w:iCs/>
                <w:color w:val="434E7E"/>
              </w:rPr>
              <w:t>Day 1</w:t>
            </w:r>
          </w:p>
        </w:tc>
      </w:tr>
      <w:tr w:rsidR="000508F7" w:rsidRPr="00AE3130" w14:paraId="7786DD6F" w14:textId="77777777" w:rsidTr="00BD5224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568"/>
        </w:trPr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58663FC4" w14:textId="77777777" w:rsidR="000508F7" w:rsidRPr="00AE3130" w:rsidRDefault="000508F7" w:rsidP="003D786E">
            <w:pPr>
              <w:pStyle w:val="TableParagraph"/>
              <w:spacing w:before="126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Container</w:t>
            </w:r>
          </w:p>
        </w:tc>
        <w:tc>
          <w:tcPr>
            <w:tcW w:w="2394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65A92CE6" w14:textId="44145742" w:rsidR="000508F7" w:rsidRPr="00AE3130" w:rsidRDefault="00CC7878" w:rsidP="00AE3130">
            <w:pPr>
              <w:pStyle w:val="TableParagraph"/>
              <w:spacing w:before="0"/>
              <w:ind w:left="101" w:right="126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Container size in gallons</w:t>
            </w:r>
          </w:p>
        </w:tc>
        <w:tc>
          <w:tcPr>
            <w:tcW w:w="2394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262C6692" w14:textId="35E38240" w:rsidR="000508F7" w:rsidRPr="00AE3130" w:rsidRDefault="00CC7878" w:rsidP="00AE3130">
            <w:pPr>
              <w:pStyle w:val="TableParagraph"/>
              <w:spacing w:before="0"/>
              <w:ind w:left="101" w:right="178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 xml:space="preserve">% </w:t>
            </w:r>
            <w:proofErr w:type="gramStart"/>
            <w:r w:rsidRPr="00AE3130">
              <w:rPr>
                <w:rFonts w:ascii="Cambria" w:hAnsi="Cambria"/>
                <w:bCs/>
                <w:color w:val="414042" w:themeColor="text1"/>
              </w:rPr>
              <w:t>of</w:t>
            </w:r>
            <w:proofErr w:type="gramEnd"/>
            <w:r w:rsidRPr="00AE3130">
              <w:rPr>
                <w:rFonts w:ascii="Cambria" w:hAnsi="Cambria"/>
                <w:bCs/>
                <w:color w:val="414042" w:themeColor="text1"/>
              </w:rPr>
              <w:t xml:space="preserve"> container filled</w:t>
            </w: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1067C1EA" w14:textId="0B36A76E" w:rsidR="000508F7" w:rsidRPr="00AE3130" w:rsidRDefault="00CC7878" w:rsidP="00AE3130">
            <w:pPr>
              <w:pStyle w:val="TableParagraph"/>
              <w:spacing w:before="0"/>
              <w:ind w:left="101" w:right="50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Estimated total gallons recycled</w:t>
            </w:r>
          </w:p>
        </w:tc>
      </w:tr>
      <w:tr w:rsidR="000508F7" w:rsidRPr="00AE3130" w14:paraId="0B87A7DC" w14:textId="77777777" w:rsidTr="00AE3130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7"/>
        </w:trPr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0BE9EAB5" w14:textId="77777777" w:rsidR="000508F7" w:rsidRPr="00AE3130" w:rsidRDefault="000508F7" w:rsidP="003D786E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#1</w:t>
            </w:r>
          </w:p>
        </w:tc>
        <w:tc>
          <w:tcPr>
            <w:tcW w:w="2394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27DDCD24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03139814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21BDDB02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0508F7" w:rsidRPr="00AE3130" w14:paraId="0CF2648A" w14:textId="77777777" w:rsidTr="00AE3130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7"/>
        </w:trPr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6E3F5C04" w14:textId="77777777" w:rsidR="000508F7" w:rsidRPr="00AE3130" w:rsidRDefault="000508F7" w:rsidP="003D786E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#2</w:t>
            </w:r>
          </w:p>
        </w:tc>
        <w:tc>
          <w:tcPr>
            <w:tcW w:w="2394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0FB9EF08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6B13B6D5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6E59FAAB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0508F7" w:rsidRPr="00AE3130" w14:paraId="2A4F806E" w14:textId="77777777" w:rsidTr="00AE3130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8"/>
        </w:trPr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4A07C3B2" w14:textId="77777777" w:rsidR="000508F7" w:rsidRPr="00AE3130" w:rsidRDefault="000508F7" w:rsidP="003D786E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#3</w:t>
            </w:r>
          </w:p>
        </w:tc>
        <w:tc>
          <w:tcPr>
            <w:tcW w:w="2394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26EB5B08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2E1013CE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39D48DC5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0508F7" w:rsidRPr="00AE3130" w14:paraId="7BD4CB39" w14:textId="77777777" w:rsidTr="00AE3130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7"/>
        </w:trPr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46FEC8D6" w14:textId="77777777" w:rsidR="000508F7" w:rsidRPr="00AE3130" w:rsidRDefault="000508F7" w:rsidP="003D786E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#4</w:t>
            </w:r>
          </w:p>
        </w:tc>
        <w:tc>
          <w:tcPr>
            <w:tcW w:w="2394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376BA185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372034BF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69945D86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0508F7" w:rsidRPr="00AE3130" w14:paraId="1DD093BC" w14:textId="77777777" w:rsidTr="00AE3130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7"/>
        </w:trPr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2D8538FA" w14:textId="77777777" w:rsidR="000508F7" w:rsidRPr="00AE3130" w:rsidRDefault="000508F7" w:rsidP="003D786E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#5</w:t>
            </w:r>
          </w:p>
        </w:tc>
        <w:tc>
          <w:tcPr>
            <w:tcW w:w="2394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6AE79E9E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52BCFE65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37785138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0508F7" w:rsidRPr="00AE3130" w14:paraId="346C3C0E" w14:textId="77777777" w:rsidTr="00AE3130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386"/>
        </w:trPr>
        <w:tc>
          <w:tcPr>
            <w:tcW w:w="7182" w:type="dxa"/>
            <w:gridSpan w:val="8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ADADA"/>
          </w:tcPr>
          <w:p w14:paraId="65C04439" w14:textId="07D4E429" w:rsidR="000508F7" w:rsidRPr="00AE3130" w:rsidRDefault="00CC7878" w:rsidP="003D786E">
            <w:pPr>
              <w:pStyle w:val="TableParagraph"/>
              <w:spacing w:before="61"/>
              <w:ind w:left="101" w:right="2967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Subtotal</w:t>
            </w: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1C063000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0508F7" w:rsidRPr="00AE3130" w14:paraId="792B25CC" w14:textId="77777777" w:rsidTr="00CC7878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8"/>
        </w:trPr>
        <w:tc>
          <w:tcPr>
            <w:tcW w:w="9576" w:type="dxa"/>
            <w:gridSpan w:val="10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3748A693" w14:textId="77777777" w:rsidR="000508F7" w:rsidRPr="00AE3130" w:rsidRDefault="000508F7" w:rsidP="003D786E">
            <w:pPr>
              <w:pStyle w:val="TableParagraph"/>
              <w:spacing w:before="12"/>
              <w:ind w:left="101" w:right="3339"/>
              <w:jc w:val="left"/>
              <w:rPr>
                <w:rFonts w:ascii="Cambria" w:hAnsi="Cambria"/>
                <w:bCs/>
                <w:iCs/>
                <w:color w:val="434E7E"/>
              </w:rPr>
            </w:pPr>
            <w:r w:rsidRPr="00AE3130">
              <w:rPr>
                <w:rFonts w:ascii="Cambria" w:hAnsi="Cambria"/>
                <w:bCs/>
                <w:iCs/>
                <w:color w:val="434E7E"/>
              </w:rPr>
              <w:t>Day 2</w:t>
            </w:r>
          </w:p>
        </w:tc>
      </w:tr>
      <w:tr w:rsidR="000508F7" w:rsidRPr="00AE3130" w14:paraId="78D74B30" w14:textId="77777777" w:rsidTr="00BD5224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577"/>
        </w:trPr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0755FF7E" w14:textId="77777777" w:rsidR="000508F7" w:rsidRPr="00AE3130" w:rsidRDefault="000508F7" w:rsidP="003D786E">
            <w:pPr>
              <w:pStyle w:val="TableParagraph"/>
              <w:spacing w:before="125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Container</w:t>
            </w:r>
          </w:p>
        </w:tc>
        <w:tc>
          <w:tcPr>
            <w:tcW w:w="2394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09374C55" w14:textId="2A145A7B" w:rsidR="000508F7" w:rsidRPr="00AE3130" w:rsidRDefault="00CC7878" w:rsidP="00AE3130">
            <w:pPr>
              <w:pStyle w:val="TableParagraph"/>
              <w:spacing w:before="0"/>
              <w:ind w:left="101" w:right="126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Container size in gallons</w:t>
            </w:r>
          </w:p>
        </w:tc>
        <w:tc>
          <w:tcPr>
            <w:tcW w:w="2394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29781E44" w14:textId="4DDD57E8" w:rsidR="000508F7" w:rsidRPr="00AE3130" w:rsidRDefault="00CC7878" w:rsidP="00AE3130">
            <w:pPr>
              <w:pStyle w:val="TableParagraph"/>
              <w:spacing w:before="0"/>
              <w:ind w:left="101" w:right="178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 xml:space="preserve">% </w:t>
            </w:r>
            <w:proofErr w:type="gramStart"/>
            <w:r w:rsidRPr="00AE3130">
              <w:rPr>
                <w:rFonts w:ascii="Cambria" w:hAnsi="Cambria"/>
                <w:bCs/>
                <w:color w:val="414042" w:themeColor="text1"/>
              </w:rPr>
              <w:t>of</w:t>
            </w:r>
            <w:proofErr w:type="gramEnd"/>
            <w:r w:rsidRPr="00AE3130">
              <w:rPr>
                <w:rFonts w:ascii="Cambria" w:hAnsi="Cambria"/>
                <w:bCs/>
                <w:color w:val="414042" w:themeColor="text1"/>
              </w:rPr>
              <w:t xml:space="preserve"> container filled</w:t>
            </w: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002DD1D3" w14:textId="02FB5EBF" w:rsidR="000508F7" w:rsidRPr="00AE3130" w:rsidRDefault="00CC7878" w:rsidP="00AE3130">
            <w:pPr>
              <w:pStyle w:val="TableParagraph"/>
              <w:spacing w:before="0"/>
              <w:ind w:left="101" w:right="50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Estimated total gallons recycled</w:t>
            </w:r>
          </w:p>
        </w:tc>
      </w:tr>
      <w:tr w:rsidR="000508F7" w:rsidRPr="00AE3130" w14:paraId="0B8A9785" w14:textId="77777777" w:rsidTr="00AE3130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7"/>
        </w:trPr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766C71D6" w14:textId="77777777" w:rsidR="000508F7" w:rsidRPr="00AE3130" w:rsidRDefault="000508F7" w:rsidP="003D786E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lastRenderedPageBreak/>
              <w:t>#1</w:t>
            </w:r>
          </w:p>
        </w:tc>
        <w:tc>
          <w:tcPr>
            <w:tcW w:w="2394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395821A5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050F7702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3D5546D1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0508F7" w:rsidRPr="00AE3130" w14:paraId="20D46844" w14:textId="77777777" w:rsidTr="00AE3130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7"/>
        </w:trPr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5EE389C1" w14:textId="77777777" w:rsidR="000508F7" w:rsidRPr="00AE3130" w:rsidRDefault="000508F7" w:rsidP="003D786E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#2</w:t>
            </w:r>
          </w:p>
        </w:tc>
        <w:tc>
          <w:tcPr>
            <w:tcW w:w="2394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5A28930B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619DF658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040076A6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0508F7" w:rsidRPr="00AE3130" w14:paraId="78CCFA0A" w14:textId="77777777" w:rsidTr="00AE3130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7"/>
        </w:trPr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0FB0C7C1" w14:textId="77777777" w:rsidR="000508F7" w:rsidRPr="00AE3130" w:rsidRDefault="000508F7" w:rsidP="003D786E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#3</w:t>
            </w:r>
          </w:p>
        </w:tc>
        <w:tc>
          <w:tcPr>
            <w:tcW w:w="2394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0BEC02CB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7833EAC0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7AC1D31D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0508F7" w:rsidRPr="00AE3130" w14:paraId="19FACDBD" w14:textId="77777777" w:rsidTr="00AE3130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7"/>
        </w:trPr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6AA1513C" w14:textId="77777777" w:rsidR="000508F7" w:rsidRPr="00AE3130" w:rsidRDefault="000508F7" w:rsidP="003D786E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#4</w:t>
            </w:r>
          </w:p>
        </w:tc>
        <w:tc>
          <w:tcPr>
            <w:tcW w:w="2394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49B65186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72625CA4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4288ED0C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0508F7" w:rsidRPr="00AE3130" w14:paraId="54111F11" w14:textId="77777777" w:rsidTr="00AE3130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7"/>
        </w:trPr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45B3801C" w14:textId="77777777" w:rsidR="000508F7" w:rsidRPr="00AE3130" w:rsidRDefault="000508F7" w:rsidP="003D786E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E3130">
              <w:rPr>
                <w:rFonts w:ascii="Cambria" w:hAnsi="Cambria"/>
                <w:bCs/>
                <w:color w:val="414042" w:themeColor="text1"/>
              </w:rPr>
              <w:t>#5</w:t>
            </w:r>
          </w:p>
        </w:tc>
        <w:tc>
          <w:tcPr>
            <w:tcW w:w="2394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124691B5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385096EF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06BB21EC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0508F7" w:rsidRPr="00AE3130" w14:paraId="72313046" w14:textId="77777777" w:rsidTr="00AE3130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431"/>
        </w:trPr>
        <w:tc>
          <w:tcPr>
            <w:tcW w:w="7182" w:type="dxa"/>
            <w:gridSpan w:val="8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ADADA"/>
          </w:tcPr>
          <w:p w14:paraId="2FE1C231" w14:textId="294D85E4" w:rsidR="000508F7" w:rsidRPr="00AE3130" w:rsidRDefault="00CC7878" w:rsidP="00AB5A0C">
            <w:pPr>
              <w:pStyle w:val="TableParagraph"/>
              <w:spacing w:before="83"/>
              <w:ind w:left="101" w:right="2967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B5A0C">
              <w:rPr>
                <w:rFonts w:ascii="Cambria" w:hAnsi="Cambria"/>
                <w:bCs/>
                <w:color w:val="414042" w:themeColor="text1"/>
              </w:rPr>
              <w:t>Subtotal</w:t>
            </w: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02E3A4AD" w14:textId="77777777" w:rsidR="000508F7" w:rsidRPr="00AE3130" w:rsidRDefault="000508F7" w:rsidP="00AE3130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E15EAE" w:rsidRPr="00AE3130" w14:paraId="495EF903" w14:textId="77777777" w:rsidTr="005B138C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After w:val="1"/>
          <w:wAfter w:w="17" w:type="dxa"/>
          <w:trHeight w:hRule="exact" w:val="288"/>
        </w:trPr>
        <w:tc>
          <w:tcPr>
            <w:tcW w:w="9576" w:type="dxa"/>
            <w:gridSpan w:val="10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2655EC82" w14:textId="77777777" w:rsidR="00E15EAE" w:rsidRPr="00AE3130" w:rsidRDefault="00E15EAE" w:rsidP="005B138C">
            <w:pPr>
              <w:pStyle w:val="TableParagraph"/>
              <w:spacing w:before="12"/>
              <w:ind w:left="101" w:right="3339"/>
              <w:jc w:val="left"/>
              <w:rPr>
                <w:rFonts w:ascii="Cambria" w:hAnsi="Cambria"/>
                <w:bCs/>
                <w:iCs/>
                <w:color w:val="434E7E"/>
              </w:rPr>
            </w:pPr>
            <w:r w:rsidRPr="00AE3130">
              <w:rPr>
                <w:rFonts w:ascii="Cambria" w:hAnsi="Cambria"/>
                <w:bCs/>
                <w:iCs/>
                <w:color w:val="434E7E"/>
              </w:rPr>
              <w:t>Day 3</w:t>
            </w:r>
          </w:p>
        </w:tc>
      </w:tr>
      <w:tr w:rsidR="00E15EAE" w:rsidRPr="00AE3130" w14:paraId="3D3E38A6" w14:textId="77777777" w:rsidTr="005B138C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After w:val="1"/>
          <w:wAfter w:w="17" w:type="dxa"/>
          <w:trHeight w:hRule="exact" w:val="640"/>
        </w:trPr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5B83D45C" w14:textId="77777777" w:rsidR="00E15EAE" w:rsidRPr="00AB5A0C" w:rsidRDefault="00E15EAE" w:rsidP="005B138C">
            <w:pPr>
              <w:pStyle w:val="TableParagraph"/>
              <w:spacing w:before="125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B5A0C">
              <w:rPr>
                <w:rFonts w:ascii="Cambria" w:hAnsi="Cambria"/>
                <w:bCs/>
                <w:color w:val="414042" w:themeColor="text1"/>
              </w:rPr>
              <w:t>Container</w:t>
            </w:r>
          </w:p>
        </w:tc>
        <w:tc>
          <w:tcPr>
            <w:tcW w:w="2394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6B76B951" w14:textId="77777777" w:rsidR="00E15EAE" w:rsidRPr="00AB5A0C" w:rsidRDefault="00E15EAE" w:rsidP="00AB5A0C">
            <w:pPr>
              <w:pStyle w:val="TableParagraph"/>
              <w:spacing w:before="0"/>
              <w:ind w:left="101" w:right="113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B5A0C">
              <w:rPr>
                <w:rFonts w:ascii="Cambria" w:hAnsi="Cambria"/>
                <w:bCs/>
                <w:color w:val="414042" w:themeColor="text1"/>
              </w:rPr>
              <w:t>Container size in gallons</w:t>
            </w:r>
          </w:p>
        </w:tc>
        <w:tc>
          <w:tcPr>
            <w:tcW w:w="2394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44B047D8" w14:textId="77777777" w:rsidR="00E15EAE" w:rsidRPr="00AB5A0C" w:rsidRDefault="00E15EAE" w:rsidP="00AB5A0C">
            <w:pPr>
              <w:pStyle w:val="TableParagraph"/>
              <w:spacing w:before="0"/>
              <w:ind w:left="101" w:right="165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B5A0C">
              <w:rPr>
                <w:rFonts w:ascii="Cambria" w:hAnsi="Cambria"/>
                <w:bCs/>
                <w:color w:val="414042" w:themeColor="text1"/>
              </w:rPr>
              <w:t xml:space="preserve">% </w:t>
            </w:r>
            <w:proofErr w:type="gramStart"/>
            <w:r w:rsidRPr="00AB5A0C">
              <w:rPr>
                <w:rFonts w:ascii="Cambria" w:hAnsi="Cambria"/>
                <w:bCs/>
                <w:color w:val="414042" w:themeColor="text1"/>
              </w:rPr>
              <w:t>of</w:t>
            </w:r>
            <w:proofErr w:type="gramEnd"/>
            <w:r w:rsidRPr="00AB5A0C">
              <w:rPr>
                <w:rFonts w:ascii="Cambria" w:hAnsi="Cambria"/>
                <w:bCs/>
                <w:color w:val="414042" w:themeColor="text1"/>
              </w:rPr>
              <w:t xml:space="preserve"> container filled</w:t>
            </w: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39C10734" w14:textId="77777777" w:rsidR="00E15EAE" w:rsidRPr="00AB5A0C" w:rsidRDefault="00E15EAE" w:rsidP="00AB5A0C">
            <w:pPr>
              <w:pStyle w:val="TableParagraph"/>
              <w:spacing w:before="0"/>
              <w:ind w:left="101" w:right="127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B5A0C">
              <w:rPr>
                <w:rFonts w:ascii="Cambria" w:hAnsi="Cambria"/>
                <w:bCs/>
                <w:color w:val="414042" w:themeColor="text1"/>
              </w:rPr>
              <w:t>Estimated total gallons recycled</w:t>
            </w:r>
          </w:p>
        </w:tc>
      </w:tr>
      <w:tr w:rsidR="00E15EAE" w:rsidRPr="00AE3130" w14:paraId="4E9E92FE" w14:textId="77777777" w:rsidTr="00AB5A0C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After w:val="1"/>
          <w:wAfter w:w="17" w:type="dxa"/>
          <w:trHeight w:hRule="exact" w:val="287"/>
        </w:trPr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170FFB38" w14:textId="77777777" w:rsidR="00E15EAE" w:rsidRPr="00AB5A0C" w:rsidRDefault="00E15EAE" w:rsidP="005B138C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B5A0C">
              <w:rPr>
                <w:rFonts w:ascii="Cambria" w:hAnsi="Cambria"/>
                <w:bCs/>
                <w:color w:val="414042" w:themeColor="text1"/>
              </w:rPr>
              <w:t>#1</w:t>
            </w:r>
          </w:p>
        </w:tc>
        <w:tc>
          <w:tcPr>
            <w:tcW w:w="2394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5B254EB0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41488A62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16F1A047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E15EAE" w:rsidRPr="00AE3130" w14:paraId="3F59BF58" w14:textId="77777777" w:rsidTr="00AB5A0C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After w:val="1"/>
          <w:wAfter w:w="17" w:type="dxa"/>
          <w:trHeight w:hRule="exact" w:val="287"/>
        </w:trPr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3479F3E4" w14:textId="77777777" w:rsidR="00E15EAE" w:rsidRPr="00AB5A0C" w:rsidRDefault="00E15EAE" w:rsidP="005B138C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B5A0C">
              <w:rPr>
                <w:rFonts w:ascii="Cambria" w:hAnsi="Cambria"/>
                <w:bCs/>
                <w:color w:val="414042" w:themeColor="text1"/>
              </w:rPr>
              <w:t>#2</w:t>
            </w:r>
          </w:p>
        </w:tc>
        <w:tc>
          <w:tcPr>
            <w:tcW w:w="2394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458E2E98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7A9E62F8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2947B78F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E15EAE" w:rsidRPr="00AE3130" w14:paraId="09B40636" w14:textId="77777777" w:rsidTr="00AB5A0C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After w:val="1"/>
          <w:wAfter w:w="17" w:type="dxa"/>
          <w:trHeight w:hRule="exact" w:val="287"/>
        </w:trPr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710E5700" w14:textId="77777777" w:rsidR="00E15EAE" w:rsidRPr="00AB5A0C" w:rsidRDefault="00E15EAE" w:rsidP="005B138C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B5A0C">
              <w:rPr>
                <w:rFonts w:ascii="Cambria" w:hAnsi="Cambria"/>
                <w:bCs/>
                <w:color w:val="414042" w:themeColor="text1"/>
              </w:rPr>
              <w:t>#3</w:t>
            </w:r>
          </w:p>
        </w:tc>
        <w:tc>
          <w:tcPr>
            <w:tcW w:w="2394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4E2C9881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1FE3704C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7357C882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E15EAE" w:rsidRPr="00AE3130" w14:paraId="60C073B2" w14:textId="77777777" w:rsidTr="00AB5A0C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After w:val="1"/>
          <w:wAfter w:w="17" w:type="dxa"/>
          <w:trHeight w:hRule="exact" w:val="287"/>
        </w:trPr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5A5EF725" w14:textId="77777777" w:rsidR="00E15EAE" w:rsidRPr="00AB5A0C" w:rsidRDefault="00E15EAE" w:rsidP="005B138C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B5A0C">
              <w:rPr>
                <w:rFonts w:ascii="Cambria" w:hAnsi="Cambria"/>
                <w:bCs/>
                <w:color w:val="414042" w:themeColor="text1"/>
              </w:rPr>
              <w:t>#4</w:t>
            </w:r>
          </w:p>
        </w:tc>
        <w:tc>
          <w:tcPr>
            <w:tcW w:w="2394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083C22C2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060E1790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65AAB3CC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E15EAE" w:rsidRPr="00AE3130" w14:paraId="6C197108" w14:textId="77777777" w:rsidTr="00AB5A0C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After w:val="1"/>
          <w:wAfter w:w="17" w:type="dxa"/>
          <w:trHeight w:hRule="exact" w:val="287"/>
        </w:trPr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522364A8" w14:textId="77777777" w:rsidR="00E15EAE" w:rsidRPr="00AB5A0C" w:rsidRDefault="00E15EAE" w:rsidP="005B138C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B5A0C">
              <w:rPr>
                <w:rFonts w:ascii="Cambria" w:hAnsi="Cambria"/>
                <w:bCs/>
                <w:color w:val="414042" w:themeColor="text1"/>
              </w:rPr>
              <w:t>#5</w:t>
            </w:r>
          </w:p>
        </w:tc>
        <w:tc>
          <w:tcPr>
            <w:tcW w:w="2394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32D95793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5701745F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6DDA55C6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E15EAE" w:rsidRPr="00AE3130" w14:paraId="7F2EF118" w14:textId="77777777" w:rsidTr="00AB5A0C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After w:val="1"/>
          <w:wAfter w:w="17" w:type="dxa"/>
          <w:trHeight w:hRule="exact" w:val="431"/>
        </w:trPr>
        <w:tc>
          <w:tcPr>
            <w:tcW w:w="7182" w:type="dxa"/>
            <w:gridSpan w:val="8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ADADA"/>
          </w:tcPr>
          <w:p w14:paraId="27123386" w14:textId="77777777" w:rsidR="00E15EAE" w:rsidRPr="00AB5A0C" w:rsidRDefault="00E15EAE" w:rsidP="005B138C">
            <w:pPr>
              <w:pStyle w:val="TableParagraph"/>
              <w:spacing w:before="83"/>
              <w:ind w:left="101" w:right="2967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B5A0C">
              <w:rPr>
                <w:rFonts w:ascii="Cambria" w:hAnsi="Cambria"/>
                <w:bCs/>
                <w:color w:val="414042" w:themeColor="text1"/>
              </w:rPr>
              <w:t>Subtotal</w:t>
            </w: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004F59A6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E15EAE" w:rsidRPr="00AE3130" w14:paraId="3944F23B" w14:textId="77777777" w:rsidTr="005B138C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After w:val="1"/>
          <w:wAfter w:w="17" w:type="dxa"/>
          <w:trHeight w:hRule="exact" w:val="288"/>
        </w:trPr>
        <w:tc>
          <w:tcPr>
            <w:tcW w:w="9576" w:type="dxa"/>
            <w:gridSpan w:val="10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46E423F9" w14:textId="77777777" w:rsidR="00E15EAE" w:rsidRPr="00AE3130" w:rsidRDefault="00E15EAE" w:rsidP="005B138C">
            <w:pPr>
              <w:pStyle w:val="TableParagraph"/>
              <w:spacing w:before="12"/>
              <w:ind w:left="101" w:right="3339"/>
              <w:jc w:val="left"/>
              <w:rPr>
                <w:rFonts w:ascii="Cambria" w:hAnsi="Cambria"/>
                <w:bCs/>
                <w:iCs/>
                <w:color w:val="434E7E"/>
              </w:rPr>
            </w:pPr>
            <w:r w:rsidRPr="00AE3130">
              <w:rPr>
                <w:rFonts w:ascii="Cambria" w:hAnsi="Cambria"/>
                <w:bCs/>
                <w:iCs/>
                <w:color w:val="434E7E"/>
              </w:rPr>
              <w:t>Day 4</w:t>
            </w:r>
          </w:p>
        </w:tc>
      </w:tr>
      <w:tr w:rsidR="00E15EAE" w:rsidRPr="00AE3130" w14:paraId="1D2FC3D0" w14:textId="77777777" w:rsidTr="005B138C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After w:val="1"/>
          <w:wAfter w:w="17" w:type="dxa"/>
          <w:trHeight w:val="564"/>
        </w:trPr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right w:val="single" w:sz="4" w:space="0" w:color="414042"/>
            </w:tcBorders>
          </w:tcPr>
          <w:p w14:paraId="250D950E" w14:textId="77777777" w:rsidR="00E15EAE" w:rsidRPr="00AB5A0C" w:rsidRDefault="00E15EAE" w:rsidP="005B138C">
            <w:pPr>
              <w:pStyle w:val="TableParagraph"/>
              <w:spacing w:before="126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B5A0C">
              <w:rPr>
                <w:rFonts w:ascii="Cambria" w:hAnsi="Cambria"/>
                <w:bCs/>
                <w:color w:val="414042" w:themeColor="text1"/>
              </w:rPr>
              <w:t>Container</w:t>
            </w:r>
          </w:p>
        </w:tc>
        <w:tc>
          <w:tcPr>
            <w:tcW w:w="2394" w:type="dxa"/>
            <w:gridSpan w:val="3"/>
            <w:tcBorders>
              <w:top w:val="single" w:sz="4" w:space="0" w:color="414042"/>
              <w:left w:val="single" w:sz="4" w:space="0" w:color="414042"/>
              <w:right w:val="single" w:sz="4" w:space="0" w:color="414042"/>
            </w:tcBorders>
          </w:tcPr>
          <w:p w14:paraId="6F8BCFE8" w14:textId="5EB71EE7" w:rsidR="00E15EAE" w:rsidRPr="00AB5A0C" w:rsidRDefault="00E15EAE" w:rsidP="00AB5A0C">
            <w:pPr>
              <w:pStyle w:val="TableParagraph"/>
              <w:ind w:left="101" w:right="0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B5A0C">
              <w:rPr>
                <w:rFonts w:ascii="Cambria" w:hAnsi="Cambria"/>
                <w:bCs/>
                <w:color w:val="414042" w:themeColor="text1"/>
              </w:rPr>
              <w:t>Container size in</w:t>
            </w:r>
            <w:r w:rsidR="00AB5A0C">
              <w:rPr>
                <w:rFonts w:ascii="Cambria" w:hAnsi="Cambria"/>
                <w:bCs/>
                <w:color w:val="414042" w:themeColor="text1"/>
              </w:rPr>
              <w:t xml:space="preserve"> </w:t>
            </w:r>
            <w:r w:rsidRPr="00AB5A0C">
              <w:rPr>
                <w:rFonts w:ascii="Cambria" w:hAnsi="Cambria"/>
                <w:bCs/>
                <w:color w:val="414042" w:themeColor="text1"/>
              </w:rPr>
              <w:t>gallons</w:t>
            </w:r>
          </w:p>
        </w:tc>
        <w:tc>
          <w:tcPr>
            <w:tcW w:w="2394" w:type="dxa"/>
            <w:gridSpan w:val="3"/>
            <w:tcBorders>
              <w:top w:val="single" w:sz="4" w:space="0" w:color="414042"/>
              <w:left w:val="single" w:sz="4" w:space="0" w:color="414042"/>
              <w:right w:val="single" w:sz="4" w:space="0" w:color="414042"/>
            </w:tcBorders>
          </w:tcPr>
          <w:p w14:paraId="4F83694B" w14:textId="7A5D31DB" w:rsidR="00E15EAE" w:rsidRPr="00AB5A0C" w:rsidRDefault="00E15EAE" w:rsidP="00AB5A0C">
            <w:pPr>
              <w:pStyle w:val="TableParagraph"/>
              <w:ind w:left="101" w:right="0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B5A0C">
              <w:rPr>
                <w:rFonts w:ascii="Cambria" w:hAnsi="Cambria"/>
                <w:bCs/>
                <w:color w:val="414042" w:themeColor="text1"/>
              </w:rPr>
              <w:t xml:space="preserve">% </w:t>
            </w:r>
            <w:proofErr w:type="gramStart"/>
            <w:r w:rsidRPr="00AB5A0C">
              <w:rPr>
                <w:rFonts w:ascii="Cambria" w:hAnsi="Cambria"/>
                <w:bCs/>
                <w:color w:val="414042" w:themeColor="text1"/>
              </w:rPr>
              <w:t>of</w:t>
            </w:r>
            <w:proofErr w:type="gramEnd"/>
            <w:r w:rsidRPr="00AB5A0C">
              <w:rPr>
                <w:rFonts w:ascii="Cambria" w:hAnsi="Cambria"/>
                <w:bCs/>
                <w:color w:val="414042" w:themeColor="text1"/>
              </w:rPr>
              <w:t xml:space="preserve"> container</w:t>
            </w:r>
            <w:r w:rsidR="00AB5A0C">
              <w:rPr>
                <w:rFonts w:ascii="Cambria" w:hAnsi="Cambria"/>
                <w:bCs/>
                <w:color w:val="414042" w:themeColor="text1"/>
              </w:rPr>
              <w:t xml:space="preserve"> </w:t>
            </w:r>
            <w:r w:rsidRPr="00AB5A0C">
              <w:rPr>
                <w:rFonts w:ascii="Cambria" w:hAnsi="Cambria"/>
                <w:bCs/>
                <w:color w:val="414042" w:themeColor="text1"/>
              </w:rPr>
              <w:t>filled</w:t>
            </w: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right w:val="single" w:sz="4" w:space="0" w:color="414042"/>
            </w:tcBorders>
          </w:tcPr>
          <w:p w14:paraId="523A2F27" w14:textId="0C3222F8" w:rsidR="00E15EAE" w:rsidRPr="00AB5A0C" w:rsidRDefault="00E15EAE" w:rsidP="00AB5A0C">
            <w:pPr>
              <w:pStyle w:val="TableParagraph"/>
              <w:ind w:left="101" w:right="0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B5A0C">
              <w:rPr>
                <w:rFonts w:ascii="Cambria" w:hAnsi="Cambria"/>
                <w:bCs/>
                <w:color w:val="414042" w:themeColor="text1"/>
              </w:rPr>
              <w:t>Estimated total</w:t>
            </w:r>
            <w:r w:rsidR="00AB5A0C">
              <w:rPr>
                <w:rFonts w:ascii="Cambria" w:hAnsi="Cambria"/>
                <w:bCs/>
                <w:color w:val="414042" w:themeColor="text1"/>
              </w:rPr>
              <w:t xml:space="preserve"> ga</w:t>
            </w:r>
            <w:r w:rsidRPr="00AB5A0C">
              <w:rPr>
                <w:rFonts w:ascii="Cambria" w:hAnsi="Cambria"/>
                <w:bCs/>
                <w:color w:val="414042" w:themeColor="text1"/>
              </w:rPr>
              <w:t>llons recycled</w:t>
            </w:r>
          </w:p>
        </w:tc>
      </w:tr>
      <w:tr w:rsidR="00E15EAE" w:rsidRPr="00AE3130" w14:paraId="5A3AA16D" w14:textId="77777777" w:rsidTr="00AB5A0C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After w:val="1"/>
          <w:wAfter w:w="17" w:type="dxa"/>
          <w:trHeight w:hRule="exact" w:val="287"/>
        </w:trPr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4C77B178" w14:textId="77777777" w:rsidR="00E15EAE" w:rsidRPr="00AB5A0C" w:rsidRDefault="00E15EAE" w:rsidP="005B138C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B5A0C">
              <w:rPr>
                <w:rFonts w:ascii="Cambria" w:hAnsi="Cambria"/>
                <w:bCs/>
                <w:color w:val="414042" w:themeColor="text1"/>
              </w:rPr>
              <w:t>#1</w:t>
            </w:r>
          </w:p>
        </w:tc>
        <w:tc>
          <w:tcPr>
            <w:tcW w:w="2394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26E01732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7DE6A164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13CA7D6E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E15EAE" w:rsidRPr="00AE3130" w14:paraId="699CB176" w14:textId="77777777" w:rsidTr="00AB5A0C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After w:val="1"/>
          <w:wAfter w:w="17" w:type="dxa"/>
          <w:trHeight w:hRule="exact" w:val="288"/>
        </w:trPr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164FC2D8" w14:textId="77777777" w:rsidR="00E15EAE" w:rsidRPr="00AB5A0C" w:rsidRDefault="00E15EAE" w:rsidP="005B138C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B5A0C">
              <w:rPr>
                <w:rFonts w:ascii="Cambria" w:hAnsi="Cambria"/>
                <w:bCs/>
                <w:color w:val="414042" w:themeColor="text1"/>
              </w:rPr>
              <w:t>#2</w:t>
            </w:r>
          </w:p>
        </w:tc>
        <w:tc>
          <w:tcPr>
            <w:tcW w:w="2394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0CF28FB2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507F4E1E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3EE4C66A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E15EAE" w:rsidRPr="00AE3130" w14:paraId="6FEFD982" w14:textId="77777777" w:rsidTr="00AB5A0C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After w:val="1"/>
          <w:wAfter w:w="17" w:type="dxa"/>
          <w:trHeight w:hRule="exact" w:val="287"/>
        </w:trPr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3B50FDB8" w14:textId="77777777" w:rsidR="00E15EAE" w:rsidRPr="00AB5A0C" w:rsidRDefault="00E15EAE" w:rsidP="005B138C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B5A0C">
              <w:rPr>
                <w:rFonts w:ascii="Cambria" w:hAnsi="Cambria"/>
                <w:bCs/>
                <w:color w:val="414042" w:themeColor="text1"/>
              </w:rPr>
              <w:t>#3</w:t>
            </w:r>
          </w:p>
        </w:tc>
        <w:tc>
          <w:tcPr>
            <w:tcW w:w="2394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2D224D5E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17FEDA9B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27151C6A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E15EAE" w:rsidRPr="00AE3130" w14:paraId="337DABED" w14:textId="77777777" w:rsidTr="00AB5A0C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After w:val="1"/>
          <w:wAfter w:w="17" w:type="dxa"/>
          <w:trHeight w:hRule="exact" w:val="287"/>
        </w:trPr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5F78499C" w14:textId="77777777" w:rsidR="00E15EAE" w:rsidRPr="00AB5A0C" w:rsidRDefault="00E15EAE" w:rsidP="005B138C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B5A0C">
              <w:rPr>
                <w:rFonts w:ascii="Cambria" w:hAnsi="Cambria"/>
                <w:bCs/>
                <w:color w:val="414042" w:themeColor="text1"/>
              </w:rPr>
              <w:t>#4</w:t>
            </w:r>
          </w:p>
        </w:tc>
        <w:tc>
          <w:tcPr>
            <w:tcW w:w="2394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24ACC967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13B74532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78E63B4B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E15EAE" w:rsidRPr="00AE3130" w14:paraId="1E46EEDB" w14:textId="77777777" w:rsidTr="00AB5A0C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After w:val="1"/>
          <w:wAfter w:w="17" w:type="dxa"/>
          <w:trHeight w:hRule="exact" w:val="287"/>
        </w:trPr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77396A5A" w14:textId="77777777" w:rsidR="00E15EAE" w:rsidRPr="00AB5A0C" w:rsidRDefault="00E15EAE" w:rsidP="005B138C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B5A0C">
              <w:rPr>
                <w:rFonts w:ascii="Cambria" w:hAnsi="Cambria"/>
                <w:bCs/>
                <w:color w:val="414042" w:themeColor="text1"/>
              </w:rPr>
              <w:t>#5</w:t>
            </w:r>
          </w:p>
        </w:tc>
        <w:tc>
          <w:tcPr>
            <w:tcW w:w="2394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70B1F4EE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760E4093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1BD039D2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E15EAE" w:rsidRPr="00AE3130" w14:paraId="2ABFA58D" w14:textId="77777777" w:rsidTr="00AB5A0C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After w:val="1"/>
          <w:wAfter w:w="17" w:type="dxa"/>
          <w:trHeight w:hRule="exact" w:val="432"/>
        </w:trPr>
        <w:tc>
          <w:tcPr>
            <w:tcW w:w="7182" w:type="dxa"/>
            <w:gridSpan w:val="8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ADADA"/>
          </w:tcPr>
          <w:p w14:paraId="2245F890" w14:textId="77777777" w:rsidR="00E15EAE" w:rsidRPr="00AB5A0C" w:rsidRDefault="00E15EAE" w:rsidP="005B138C">
            <w:pPr>
              <w:pStyle w:val="TableParagraph"/>
              <w:spacing w:before="84"/>
              <w:ind w:left="101" w:right="2967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B5A0C">
              <w:rPr>
                <w:rFonts w:ascii="Cambria" w:hAnsi="Cambria"/>
                <w:bCs/>
                <w:color w:val="414042" w:themeColor="text1"/>
              </w:rPr>
              <w:t>Subtotal</w:t>
            </w: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715D7E35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E15EAE" w:rsidRPr="00AE3130" w14:paraId="265B1CDF" w14:textId="77777777" w:rsidTr="005B138C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After w:val="1"/>
          <w:wAfter w:w="17" w:type="dxa"/>
          <w:trHeight w:hRule="exact" w:val="287"/>
        </w:trPr>
        <w:tc>
          <w:tcPr>
            <w:tcW w:w="9576" w:type="dxa"/>
            <w:gridSpan w:val="10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153ED416" w14:textId="77777777" w:rsidR="00E15EAE" w:rsidRPr="00AE3130" w:rsidRDefault="00E15EAE" w:rsidP="005B138C">
            <w:pPr>
              <w:pStyle w:val="TableParagraph"/>
              <w:ind w:left="101" w:right="3339"/>
              <w:jc w:val="left"/>
              <w:rPr>
                <w:rFonts w:ascii="Cambria" w:hAnsi="Cambria"/>
                <w:bCs/>
                <w:iCs/>
                <w:color w:val="434E7E"/>
              </w:rPr>
            </w:pPr>
            <w:r w:rsidRPr="00AE3130">
              <w:rPr>
                <w:rFonts w:ascii="Cambria" w:hAnsi="Cambria"/>
                <w:bCs/>
                <w:iCs/>
                <w:color w:val="434E7E"/>
              </w:rPr>
              <w:t>Day 5</w:t>
            </w:r>
          </w:p>
        </w:tc>
      </w:tr>
      <w:tr w:rsidR="00E15EAE" w:rsidRPr="00AE3130" w14:paraId="6924E461" w14:textId="77777777" w:rsidTr="005B138C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After w:val="1"/>
          <w:wAfter w:w="17" w:type="dxa"/>
          <w:trHeight w:hRule="exact" w:val="568"/>
        </w:trPr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106F586D" w14:textId="77777777" w:rsidR="00E15EAE" w:rsidRPr="00AB5A0C" w:rsidRDefault="00E15EAE" w:rsidP="005B138C">
            <w:pPr>
              <w:pStyle w:val="TableParagraph"/>
              <w:spacing w:before="126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B5A0C">
              <w:rPr>
                <w:rFonts w:ascii="Cambria" w:hAnsi="Cambria"/>
                <w:bCs/>
                <w:color w:val="414042" w:themeColor="text1"/>
              </w:rPr>
              <w:t>Container</w:t>
            </w:r>
          </w:p>
        </w:tc>
        <w:tc>
          <w:tcPr>
            <w:tcW w:w="2394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1AA01708" w14:textId="77777777" w:rsidR="00E15EAE" w:rsidRPr="00AB5A0C" w:rsidRDefault="00E15EAE" w:rsidP="00AB5A0C">
            <w:pPr>
              <w:pStyle w:val="TableParagraph"/>
              <w:spacing w:before="0"/>
              <w:ind w:left="101" w:right="113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B5A0C">
              <w:rPr>
                <w:rFonts w:ascii="Cambria" w:hAnsi="Cambria"/>
                <w:bCs/>
                <w:color w:val="414042" w:themeColor="text1"/>
              </w:rPr>
              <w:t>Container size in gallons</w:t>
            </w:r>
          </w:p>
        </w:tc>
        <w:tc>
          <w:tcPr>
            <w:tcW w:w="2394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0AA041AF" w14:textId="77777777" w:rsidR="00E15EAE" w:rsidRPr="00AB5A0C" w:rsidRDefault="00E15EAE" w:rsidP="00AB5A0C">
            <w:pPr>
              <w:pStyle w:val="TableParagraph"/>
              <w:spacing w:before="0"/>
              <w:ind w:left="101" w:right="165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B5A0C">
              <w:rPr>
                <w:rFonts w:ascii="Cambria" w:hAnsi="Cambria"/>
                <w:bCs/>
                <w:color w:val="414042" w:themeColor="text1"/>
              </w:rPr>
              <w:t xml:space="preserve">% </w:t>
            </w:r>
            <w:proofErr w:type="gramStart"/>
            <w:r w:rsidRPr="00AB5A0C">
              <w:rPr>
                <w:rFonts w:ascii="Cambria" w:hAnsi="Cambria"/>
                <w:bCs/>
                <w:color w:val="414042" w:themeColor="text1"/>
              </w:rPr>
              <w:t>of</w:t>
            </w:r>
            <w:proofErr w:type="gramEnd"/>
            <w:r w:rsidRPr="00AB5A0C">
              <w:rPr>
                <w:rFonts w:ascii="Cambria" w:hAnsi="Cambria"/>
                <w:bCs/>
                <w:color w:val="414042" w:themeColor="text1"/>
              </w:rPr>
              <w:t xml:space="preserve"> container filled</w:t>
            </w: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41049DC2" w14:textId="77777777" w:rsidR="00E15EAE" w:rsidRPr="00AB5A0C" w:rsidRDefault="00E15EAE" w:rsidP="00AB5A0C">
            <w:pPr>
              <w:pStyle w:val="TableParagraph"/>
              <w:spacing w:before="0"/>
              <w:ind w:left="101" w:right="127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B5A0C">
              <w:rPr>
                <w:rFonts w:ascii="Cambria" w:hAnsi="Cambria"/>
                <w:bCs/>
                <w:color w:val="414042" w:themeColor="text1"/>
              </w:rPr>
              <w:t>Estimated total gallons recycled</w:t>
            </w:r>
          </w:p>
        </w:tc>
      </w:tr>
      <w:tr w:rsidR="00E15EAE" w:rsidRPr="00AE3130" w14:paraId="3C873BE1" w14:textId="77777777" w:rsidTr="00AB5A0C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After w:val="1"/>
          <w:wAfter w:w="17" w:type="dxa"/>
          <w:trHeight w:hRule="exact" w:val="287"/>
        </w:trPr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475A5353" w14:textId="77777777" w:rsidR="00E15EAE" w:rsidRPr="00AB5A0C" w:rsidRDefault="00E15EAE" w:rsidP="005B138C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B5A0C">
              <w:rPr>
                <w:rFonts w:ascii="Cambria" w:hAnsi="Cambria"/>
                <w:bCs/>
                <w:color w:val="414042" w:themeColor="text1"/>
              </w:rPr>
              <w:t>#1</w:t>
            </w:r>
          </w:p>
        </w:tc>
        <w:tc>
          <w:tcPr>
            <w:tcW w:w="2394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6F3B7B2E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57F1805B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66D60B95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E15EAE" w:rsidRPr="00AE3130" w14:paraId="7B94B8FA" w14:textId="77777777" w:rsidTr="00AB5A0C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After w:val="1"/>
          <w:wAfter w:w="17" w:type="dxa"/>
          <w:trHeight w:hRule="exact" w:val="287"/>
        </w:trPr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2B10FE08" w14:textId="77777777" w:rsidR="00E15EAE" w:rsidRPr="00AB5A0C" w:rsidRDefault="00E15EAE" w:rsidP="005B138C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B5A0C">
              <w:rPr>
                <w:rFonts w:ascii="Cambria" w:hAnsi="Cambria"/>
                <w:bCs/>
                <w:color w:val="414042" w:themeColor="text1"/>
              </w:rPr>
              <w:t>#2</w:t>
            </w:r>
          </w:p>
        </w:tc>
        <w:tc>
          <w:tcPr>
            <w:tcW w:w="2394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45EE43D6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60AD34CB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6FCF3798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E15EAE" w:rsidRPr="00AE3130" w14:paraId="7DDB7C59" w14:textId="77777777" w:rsidTr="00AB5A0C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After w:val="1"/>
          <w:wAfter w:w="17" w:type="dxa"/>
          <w:trHeight w:hRule="exact" w:val="288"/>
        </w:trPr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13894B47" w14:textId="77777777" w:rsidR="00E15EAE" w:rsidRPr="00AB5A0C" w:rsidRDefault="00E15EAE" w:rsidP="005B138C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B5A0C">
              <w:rPr>
                <w:rFonts w:ascii="Cambria" w:hAnsi="Cambria"/>
                <w:bCs/>
                <w:color w:val="414042" w:themeColor="text1"/>
              </w:rPr>
              <w:t>#3</w:t>
            </w:r>
          </w:p>
        </w:tc>
        <w:tc>
          <w:tcPr>
            <w:tcW w:w="2394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1519B165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15B737ED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30E93679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E15EAE" w:rsidRPr="00AE3130" w14:paraId="5992C0D6" w14:textId="77777777" w:rsidTr="00AB5A0C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After w:val="1"/>
          <w:wAfter w:w="17" w:type="dxa"/>
          <w:trHeight w:hRule="exact" w:val="287"/>
        </w:trPr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683E4B9B" w14:textId="77777777" w:rsidR="00E15EAE" w:rsidRPr="00AB5A0C" w:rsidRDefault="00E15EAE" w:rsidP="005B138C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B5A0C">
              <w:rPr>
                <w:rFonts w:ascii="Cambria" w:hAnsi="Cambria"/>
                <w:bCs/>
                <w:color w:val="414042" w:themeColor="text1"/>
              </w:rPr>
              <w:t>#4</w:t>
            </w:r>
          </w:p>
        </w:tc>
        <w:tc>
          <w:tcPr>
            <w:tcW w:w="2394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38E75B17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1E9E5CC5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3C59BC1F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E15EAE" w:rsidRPr="00AE3130" w14:paraId="7E5B45E4" w14:textId="77777777" w:rsidTr="00AB5A0C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After w:val="1"/>
          <w:wAfter w:w="17" w:type="dxa"/>
          <w:trHeight w:hRule="exact" w:val="287"/>
        </w:trPr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6DFCA7D5" w14:textId="77777777" w:rsidR="00E15EAE" w:rsidRPr="00AB5A0C" w:rsidRDefault="00E15EAE" w:rsidP="005B138C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B5A0C">
              <w:rPr>
                <w:rFonts w:ascii="Cambria" w:hAnsi="Cambria"/>
                <w:bCs/>
                <w:color w:val="414042" w:themeColor="text1"/>
              </w:rPr>
              <w:t>#5</w:t>
            </w:r>
          </w:p>
        </w:tc>
        <w:tc>
          <w:tcPr>
            <w:tcW w:w="2394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10BF8B45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1F4E9755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25105360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E15EAE" w:rsidRPr="00AE3130" w14:paraId="570D7579" w14:textId="77777777" w:rsidTr="00AB5A0C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After w:val="1"/>
          <w:wAfter w:w="17" w:type="dxa"/>
          <w:trHeight w:hRule="exact" w:val="432"/>
        </w:trPr>
        <w:tc>
          <w:tcPr>
            <w:tcW w:w="7182" w:type="dxa"/>
            <w:gridSpan w:val="8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ADADA"/>
          </w:tcPr>
          <w:p w14:paraId="0E9528A1" w14:textId="77777777" w:rsidR="00E15EAE" w:rsidRPr="00AB5A0C" w:rsidRDefault="00E15EAE" w:rsidP="005B138C">
            <w:pPr>
              <w:pStyle w:val="TableParagraph"/>
              <w:spacing w:before="84"/>
              <w:ind w:left="101" w:right="2967"/>
              <w:jc w:val="left"/>
              <w:rPr>
                <w:rFonts w:ascii="Cambria" w:hAnsi="Cambria"/>
                <w:bCs/>
                <w:color w:val="414042" w:themeColor="text1"/>
              </w:rPr>
            </w:pPr>
            <w:r w:rsidRPr="00AB5A0C">
              <w:rPr>
                <w:rFonts w:ascii="Cambria" w:hAnsi="Cambria"/>
                <w:bCs/>
                <w:color w:val="414042" w:themeColor="text1"/>
              </w:rPr>
              <w:t>Subtotal</w:t>
            </w: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0B445214" w14:textId="77777777" w:rsidR="00E15EAE" w:rsidRPr="00AB5A0C" w:rsidRDefault="00E15EAE" w:rsidP="00AB5A0C">
            <w:pPr>
              <w:jc w:val="center"/>
              <w:rPr>
                <w:rFonts w:ascii="Cambria" w:hAnsi="Cambria"/>
                <w:color w:val="414042" w:themeColor="text1"/>
              </w:rPr>
            </w:pPr>
          </w:p>
        </w:tc>
      </w:tr>
      <w:tr w:rsidR="00E15EAE" w:rsidRPr="00AE3130" w14:paraId="2397A4A9" w14:textId="77777777" w:rsidTr="005B138C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After w:val="1"/>
          <w:wAfter w:w="17" w:type="dxa"/>
          <w:trHeight w:hRule="exact" w:val="342"/>
        </w:trPr>
        <w:tc>
          <w:tcPr>
            <w:tcW w:w="9576" w:type="dxa"/>
            <w:gridSpan w:val="10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E1C619"/>
          </w:tcPr>
          <w:p w14:paraId="3A60833E" w14:textId="77777777" w:rsidR="00E15EAE" w:rsidRPr="00AE3130" w:rsidRDefault="00E15EAE" w:rsidP="005B138C">
            <w:pPr>
              <w:pStyle w:val="TableParagraph"/>
              <w:spacing w:before="38"/>
              <w:ind w:left="101" w:right="0"/>
              <w:jc w:val="left"/>
              <w:rPr>
                <w:rFonts w:ascii="Cambria" w:hAnsi="Cambria"/>
                <w:bCs/>
                <w:color w:val="434E7E"/>
              </w:rPr>
            </w:pPr>
            <w:r w:rsidRPr="00AE3130">
              <w:rPr>
                <w:rFonts w:ascii="Cambria" w:hAnsi="Cambria"/>
                <w:bCs/>
                <w:color w:val="434E7E"/>
              </w:rPr>
              <w:t>Part IV: Estimated diversion rate</w:t>
            </w:r>
          </w:p>
        </w:tc>
      </w:tr>
      <w:tr w:rsidR="00E15EAE" w:rsidRPr="00AE3130" w14:paraId="03998574" w14:textId="77777777" w:rsidTr="00AB5A0C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After w:val="1"/>
          <w:wAfter w:w="17" w:type="dxa"/>
          <w:trHeight w:hRule="exact" w:val="360"/>
        </w:trPr>
        <w:tc>
          <w:tcPr>
            <w:tcW w:w="5914" w:type="dxa"/>
            <w:gridSpan w:val="7"/>
            <w:vMerge w:val="restart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1B37CADD" w14:textId="77777777" w:rsidR="00AB5A0C" w:rsidRPr="00074243" w:rsidRDefault="00AB5A0C" w:rsidP="00AB5A0C">
            <w:pPr>
              <w:pStyle w:val="TableParagraph"/>
              <w:spacing w:before="0" w:after="120"/>
              <w:ind w:left="0" w:right="0"/>
              <w:rPr>
                <w:rFonts w:ascii="Cambria" w:hAnsi="Cambria"/>
                <w:bCs/>
                <w:color w:val="414042"/>
              </w:rPr>
            </w:pPr>
            <w:r>
              <w:rPr>
                <w:rFonts w:ascii="Cambria" w:hAnsi="Cambria"/>
                <w:bCs/>
                <w:noProof/>
                <w:color w:val="41404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F2E95B6" wp14:editId="0932167A">
                      <wp:simplePos x="0" y="0"/>
                      <wp:positionH relativeFrom="column">
                        <wp:posOffset>513715</wp:posOffset>
                      </wp:positionH>
                      <wp:positionV relativeFrom="paragraph">
                        <wp:posOffset>213995</wp:posOffset>
                      </wp:positionV>
                      <wp:extent cx="2764790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479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F36531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.45pt,16.85pt" to="258.1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" strokecolor="#b31983 [3204]" strokeweight=".5pt">
                      <v:stroke joinstyle="miter"/>
                    </v:line>
                  </w:pict>
                </mc:Fallback>
              </mc:AlternateContent>
            </w:r>
            <w:r w:rsidRPr="00074243">
              <w:rPr>
                <w:rFonts w:ascii="Cambria" w:hAnsi="Cambria"/>
                <w:bCs/>
                <w:color w:val="414042"/>
              </w:rPr>
              <w:t>Gallons of recycling</w:t>
            </w:r>
          </w:p>
          <w:p w14:paraId="74D89EFA" w14:textId="466E43DF" w:rsidR="00E15EAE" w:rsidRPr="00AE3130" w:rsidRDefault="00AB5A0C" w:rsidP="00AB5A0C">
            <w:pPr>
              <w:pStyle w:val="TableParagraph"/>
              <w:spacing w:before="0" w:line="253" w:lineRule="exact"/>
              <w:ind w:left="0" w:right="0"/>
              <w:rPr>
                <w:rFonts w:ascii="Cambria" w:hAnsi="Cambria"/>
                <w:bCs/>
              </w:rPr>
            </w:pPr>
            <w:r>
              <w:rPr>
                <w:rFonts w:ascii="Cambria" w:hAnsi="Cambria"/>
                <w:bCs/>
                <w:color w:val="414042"/>
              </w:rPr>
              <w:t>(</w:t>
            </w:r>
            <w:r w:rsidRPr="00074243">
              <w:rPr>
                <w:rFonts w:ascii="Cambria" w:hAnsi="Cambria"/>
                <w:bCs/>
                <w:color w:val="414042"/>
              </w:rPr>
              <w:t>Gallons of recycling + Gallons of landfill waste</w:t>
            </w:r>
            <w:r>
              <w:rPr>
                <w:rFonts w:ascii="Cambria" w:hAnsi="Cambria"/>
                <w:bCs/>
                <w:color w:val="414042"/>
              </w:rPr>
              <w:t>)</w:t>
            </w:r>
          </w:p>
        </w:tc>
        <w:tc>
          <w:tcPr>
            <w:tcW w:w="3662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3557C7D2" w14:textId="77777777" w:rsidR="00E15EAE" w:rsidRPr="00AE3130" w:rsidRDefault="00E15EAE" w:rsidP="005B138C">
            <w:pPr>
              <w:pStyle w:val="TableParagraph"/>
              <w:spacing w:before="48"/>
              <w:ind w:left="101" w:right="0"/>
              <w:jc w:val="left"/>
              <w:rPr>
                <w:rFonts w:ascii="Cambria" w:hAnsi="Cambria"/>
                <w:bCs/>
              </w:rPr>
            </w:pPr>
            <w:r w:rsidRPr="00AE3130">
              <w:rPr>
                <w:rFonts w:ascii="Cambria" w:hAnsi="Cambria"/>
                <w:bCs/>
              </w:rPr>
              <w:t>Diversion rate (%)</w:t>
            </w:r>
          </w:p>
        </w:tc>
      </w:tr>
      <w:tr w:rsidR="00E15EAE" w:rsidRPr="00AE3130" w14:paraId="66EF152B" w14:textId="77777777" w:rsidTr="00AB5A0C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After w:val="1"/>
          <w:wAfter w:w="17" w:type="dxa"/>
          <w:trHeight w:hRule="exact" w:val="1260"/>
        </w:trPr>
        <w:tc>
          <w:tcPr>
            <w:tcW w:w="5914" w:type="dxa"/>
            <w:gridSpan w:val="7"/>
            <w:vMerge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33A17587" w14:textId="77777777" w:rsidR="00E15EAE" w:rsidRPr="00AE3130" w:rsidRDefault="00E15EAE" w:rsidP="005B138C">
            <w:pPr>
              <w:ind w:left="101"/>
              <w:rPr>
                <w:rFonts w:ascii="Cambria" w:hAnsi="Cambria"/>
              </w:rPr>
            </w:pPr>
          </w:p>
        </w:tc>
        <w:tc>
          <w:tcPr>
            <w:tcW w:w="3662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54269355" w14:textId="77777777" w:rsidR="00E15EAE" w:rsidRPr="00AE3130" w:rsidRDefault="00E15EAE" w:rsidP="00AB5A0C">
            <w:pPr>
              <w:jc w:val="center"/>
              <w:rPr>
                <w:rFonts w:ascii="Cambria" w:hAnsi="Cambria"/>
              </w:rPr>
            </w:pPr>
          </w:p>
        </w:tc>
      </w:tr>
    </w:tbl>
    <w:p w14:paraId="1C9BF6C0" w14:textId="5B08D1D9" w:rsidR="00E15EAE" w:rsidRPr="00AE3130" w:rsidRDefault="00E15EAE" w:rsidP="00380C0B">
      <w:pPr>
        <w:pStyle w:val="BodyText"/>
        <w:spacing w:before="141"/>
        <w:ind w:left="0" w:firstLine="0"/>
        <w:rPr>
          <w:rFonts w:ascii="Cambria" w:hAnsi="Cambria"/>
          <w:color w:val="414042"/>
        </w:rPr>
      </w:pPr>
    </w:p>
    <w:p w14:paraId="2FEE66EF" w14:textId="77777777" w:rsidR="00AB5A0C" w:rsidRDefault="00AB5A0C" w:rsidP="00204A5F">
      <w:pPr>
        <w:spacing w:before="19"/>
        <w:rPr>
          <w:rFonts w:ascii="Cambria" w:eastAsia="Arial" w:hAnsi="Cambria"/>
          <w:color w:val="B31983"/>
        </w:rPr>
      </w:pPr>
    </w:p>
    <w:p w14:paraId="73FB0736" w14:textId="02451976" w:rsidR="00204A5F" w:rsidRPr="00AE3130" w:rsidRDefault="00204A5F" w:rsidP="00204A5F">
      <w:pPr>
        <w:spacing w:before="19"/>
        <w:rPr>
          <w:rFonts w:ascii="Cambria" w:eastAsia="Arial" w:hAnsi="Cambria"/>
          <w:color w:val="414042"/>
        </w:rPr>
      </w:pPr>
      <w:r w:rsidRPr="00AE3130">
        <w:rPr>
          <w:rFonts w:ascii="Cambria" w:eastAsia="Arial" w:hAnsi="Cambria"/>
          <w:color w:val="B31983"/>
        </w:rPr>
        <w:lastRenderedPageBreak/>
        <w:t>Alternative documentation</w:t>
      </w:r>
      <w:r w:rsidRPr="00AE3130">
        <w:rPr>
          <w:rFonts w:ascii="Cambria" w:eastAsia="Arial" w:hAnsi="Cambria"/>
          <w:color w:val="B31983"/>
        </w:rPr>
        <w:br/>
      </w:r>
      <w:r w:rsidRPr="00AE3130">
        <w:rPr>
          <w:rFonts w:ascii="Cambria" w:eastAsia="Arial" w:hAnsi="Cambria"/>
          <w:color w:val="414042"/>
        </w:rPr>
        <w:t>Instead</w:t>
      </w:r>
      <w:r w:rsidRPr="00AE3130">
        <w:rPr>
          <w:rFonts w:ascii="Cambria" w:eastAsia="Arial" w:hAnsi="Cambria"/>
          <w:color w:val="414042"/>
          <w:spacing w:val="-5"/>
        </w:rPr>
        <w:t xml:space="preserve"> </w:t>
      </w:r>
      <w:r w:rsidRPr="00AE3130">
        <w:rPr>
          <w:rFonts w:ascii="Cambria" w:eastAsia="Arial" w:hAnsi="Cambria"/>
          <w:color w:val="414042"/>
        </w:rPr>
        <w:t>of</w:t>
      </w:r>
      <w:r w:rsidRPr="00AE3130">
        <w:rPr>
          <w:rFonts w:ascii="Cambria" w:eastAsia="Arial" w:hAnsi="Cambria"/>
          <w:color w:val="414042"/>
          <w:spacing w:val="-5"/>
        </w:rPr>
        <w:t xml:space="preserve"> </w:t>
      </w:r>
      <w:r w:rsidRPr="00AE3130">
        <w:rPr>
          <w:rFonts w:ascii="Cambria" w:eastAsia="Arial" w:hAnsi="Cambria"/>
          <w:color w:val="414042"/>
        </w:rPr>
        <w:t>this</w:t>
      </w:r>
      <w:r w:rsidRPr="00AE3130">
        <w:rPr>
          <w:rFonts w:ascii="Cambria" w:eastAsia="Arial" w:hAnsi="Cambria"/>
          <w:color w:val="414042"/>
          <w:spacing w:val="-5"/>
        </w:rPr>
        <w:t xml:space="preserve"> </w:t>
      </w:r>
      <w:r w:rsidRPr="00AE3130">
        <w:rPr>
          <w:rFonts w:ascii="Cambria" w:eastAsia="Arial" w:hAnsi="Cambria"/>
          <w:color w:val="414042"/>
        </w:rPr>
        <w:t>form,</w:t>
      </w:r>
      <w:r w:rsidRPr="00AE3130">
        <w:rPr>
          <w:rFonts w:ascii="Cambria" w:eastAsia="Arial" w:hAnsi="Cambria"/>
          <w:color w:val="414042"/>
          <w:spacing w:val="-5"/>
        </w:rPr>
        <w:t xml:space="preserve"> </w:t>
      </w:r>
      <w:r w:rsidRPr="00AE3130">
        <w:rPr>
          <w:rFonts w:ascii="Cambria" w:eastAsia="Arial" w:hAnsi="Cambria"/>
          <w:color w:val="414042"/>
        </w:rPr>
        <w:t>you</w:t>
      </w:r>
      <w:r w:rsidRPr="00AE3130">
        <w:rPr>
          <w:rFonts w:ascii="Cambria" w:eastAsia="Arial" w:hAnsi="Cambria"/>
          <w:color w:val="414042"/>
          <w:spacing w:val="-5"/>
        </w:rPr>
        <w:t xml:space="preserve"> </w:t>
      </w:r>
      <w:r w:rsidRPr="00AE3130">
        <w:rPr>
          <w:rFonts w:ascii="Cambria" w:eastAsia="Arial" w:hAnsi="Cambria"/>
          <w:color w:val="414042"/>
        </w:rPr>
        <w:t>may</w:t>
      </w:r>
      <w:r w:rsidRPr="00AE3130">
        <w:rPr>
          <w:rFonts w:ascii="Cambria" w:eastAsia="Arial" w:hAnsi="Cambria"/>
          <w:color w:val="414042"/>
          <w:spacing w:val="-4"/>
        </w:rPr>
        <w:t xml:space="preserve"> </w:t>
      </w:r>
      <w:r w:rsidRPr="00AE3130">
        <w:rPr>
          <w:rFonts w:ascii="Cambria" w:eastAsia="Arial" w:hAnsi="Cambria"/>
          <w:color w:val="414042"/>
        </w:rPr>
        <w:t>submit</w:t>
      </w:r>
      <w:r w:rsidRPr="00AE3130">
        <w:rPr>
          <w:rFonts w:ascii="Cambria" w:eastAsia="Arial" w:hAnsi="Cambria"/>
          <w:color w:val="414042"/>
          <w:spacing w:val="-5"/>
        </w:rPr>
        <w:t xml:space="preserve"> </w:t>
      </w:r>
      <w:r w:rsidRPr="00AE3130">
        <w:rPr>
          <w:rFonts w:ascii="Cambria" w:eastAsia="Arial" w:hAnsi="Cambria"/>
          <w:color w:val="434E7E"/>
          <w:spacing w:val="-5"/>
        </w:rPr>
        <w:t>at least one</w:t>
      </w:r>
      <w:r w:rsidRPr="00AE3130">
        <w:rPr>
          <w:rFonts w:ascii="Cambria" w:eastAsia="Arial" w:hAnsi="Cambria"/>
          <w:color w:val="414042"/>
          <w:spacing w:val="-5"/>
        </w:rPr>
        <w:t xml:space="preserve"> of </w:t>
      </w:r>
      <w:r w:rsidRPr="00AE3130">
        <w:rPr>
          <w:rFonts w:ascii="Cambria" w:eastAsia="Arial" w:hAnsi="Cambria"/>
          <w:color w:val="414042"/>
        </w:rPr>
        <w:t>the</w:t>
      </w:r>
      <w:r w:rsidRPr="00AE3130">
        <w:rPr>
          <w:rFonts w:ascii="Cambria" w:eastAsia="Arial" w:hAnsi="Cambria"/>
          <w:color w:val="414042"/>
          <w:spacing w:val="-5"/>
        </w:rPr>
        <w:t xml:space="preserve"> </w:t>
      </w:r>
      <w:r w:rsidRPr="00AE3130">
        <w:rPr>
          <w:rFonts w:ascii="Cambria" w:eastAsia="Arial" w:hAnsi="Cambria"/>
          <w:color w:val="414042"/>
        </w:rPr>
        <w:t>following</w:t>
      </w:r>
      <w:r w:rsidRPr="00AE3130">
        <w:rPr>
          <w:rFonts w:ascii="Cambria" w:eastAsia="Arial" w:hAnsi="Cambria"/>
          <w:color w:val="414042"/>
          <w:spacing w:val="-6"/>
        </w:rPr>
        <w:t xml:space="preserve"> </w:t>
      </w:r>
      <w:r w:rsidRPr="00AE3130">
        <w:rPr>
          <w:rFonts w:ascii="Cambria" w:eastAsia="Arial" w:hAnsi="Cambria"/>
          <w:color w:val="414042"/>
        </w:rPr>
        <w:t>to</w:t>
      </w:r>
      <w:r w:rsidRPr="00AE3130">
        <w:rPr>
          <w:rFonts w:ascii="Cambria" w:eastAsia="Arial" w:hAnsi="Cambria"/>
          <w:color w:val="414042"/>
          <w:spacing w:val="-5"/>
        </w:rPr>
        <w:t xml:space="preserve"> </w:t>
      </w:r>
      <w:r w:rsidRPr="00AE3130">
        <w:rPr>
          <w:rFonts w:ascii="Cambria" w:eastAsia="Arial" w:hAnsi="Cambria"/>
          <w:color w:val="414042"/>
        </w:rPr>
        <w:t>IREM</w:t>
      </w:r>
      <w:r w:rsidRPr="00AE3130">
        <w:rPr>
          <w:rFonts w:ascii="Cambria" w:eastAsia="Arial" w:hAnsi="Cambria"/>
          <w:color w:val="414042"/>
          <w:vertAlign w:val="superscript"/>
        </w:rPr>
        <w:t>®</w:t>
      </w:r>
      <w:r w:rsidRPr="00AE3130">
        <w:rPr>
          <w:rFonts w:ascii="Cambria" w:eastAsia="Arial" w:hAnsi="Cambria"/>
          <w:color w:val="414042"/>
        </w:rPr>
        <w:t>:</w:t>
      </w:r>
    </w:p>
    <w:p w14:paraId="635C507D" w14:textId="77777777" w:rsidR="00AB5A0C" w:rsidRDefault="00204A5F" w:rsidP="00AB5A0C">
      <w:pPr>
        <w:numPr>
          <w:ilvl w:val="0"/>
          <w:numId w:val="5"/>
        </w:numPr>
        <w:spacing w:before="141"/>
        <w:rPr>
          <w:rFonts w:ascii="Cambria" w:eastAsia="Arial" w:hAnsi="Cambria"/>
          <w:color w:val="414042"/>
        </w:rPr>
      </w:pPr>
      <w:r w:rsidRPr="00AE3130">
        <w:rPr>
          <w:rFonts w:ascii="Cambria" w:eastAsia="Arial" w:hAnsi="Cambria"/>
          <w:color w:val="414042"/>
        </w:rPr>
        <w:t>Paragraph summarizing audit and findings</w:t>
      </w:r>
    </w:p>
    <w:p w14:paraId="11BC2FD2" w14:textId="6A0EE8BC" w:rsidR="00176BF5" w:rsidRPr="00176BF5" w:rsidRDefault="00204A5F" w:rsidP="00176BF5">
      <w:pPr>
        <w:numPr>
          <w:ilvl w:val="0"/>
          <w:numId w:val="5"/>
        </w:numPr>
        <w:spacing w:before="141"/>
        <w:rPr>
          <w:rFonts w:ascii="Cambria" w:eastAsia="Arial" w:hAnsi="Cambria"/>
          <w:color w:val="414042"/>
        </w:rPr>
      </w:pPr>
      <w:r w:rsidRPr="00AB5A0C">
        <w:rPr>
          <w:rFonts w:ascii="Cambria" w:hAnsi="Cambria"/>
          <w:color w:val="414042"/>
        </w:rPr>
        <w:t>Copy of any checklist/form used</w:t>
      </w:r>
    </w:p>
    <w:sectPr w:rsidR="00176BF5" w:rsidRPr="00176BF5" w:rsidSect="005D4FFF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8AC88" w14:textId="77777777" w:rsidR="00181784" w:rsidRDefault="00181784" w:rsidP="005D4FFF">
      <w:r>
        <w:separator/>
      </w:r>
    </w:p>
  </w:endnote>
  <w:endnote w:type="continuationSeparator" w:id="0">
    <w:p w14:paraId="4EA69B5C" w14:textId="77777777" w:rsidR="00181784" w:rsidRDefault="00181784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DC41C" w14:textId="77777777" w:rsidR="002738C7" w:rsidRPr="00176BF5" w:rsidRDefault="002738C7">
    <w:pPr>
      <w:pStyle w:val="Footer"/>
      <w:jc w:val="right"/>
      <w:rPr>
        <w:rFonts w:ascii="Cambria" w:hAnsi="Cambria"/>
        <w:color w:val="414042" w:themeColor="text1"/>
        <w:sz w:val="18"/>
        <w:szCs w:val="18"/>
      </w:rPr>
    </w:pPr>
    <w:r w:rsidRPr="00176BF5">
      <w:rPr>
        <w:rFonts w:ascii="Cambria" w:hAnsi="Cambria"/>
        <w:color w:val="414042" w:themeColor="text1"/>
        <w:sz w:val="18"/>
        <w:szCs w:val="18"/>
      </w:rPr>
      <w:fldChar w:fldCharType="begin"/>
    </w:r>
    <w:r w:rsidRPr="00176BF5">
      <w:rPr>
        <w:rFonts w:ascii="Cambria" w:hAnsi="Cambria"/>
        <w:color w:val="414042" w:themeColor="text1"/>
        <w:sz w:val="18"/>
        <w:szCs w:val="18"/>
      </w:rPr>
      <w:instrText xml:space="preserve"> PAGE   \* MERGEFORMAT </w:instrText>
    </w:r>
    <w:r w:rsidRPr="00176BF5">
      <w:rPr>
        <w:rFonts w:ascii="Cambria" w:hAnsi="Cambria"/>
        <w:color w:val="414042" w:themeColor="text1"/>
        <w:sz w:val="18"/>
        <w:szCs w:val="18"/>
      </w:rPr>
      <w:fldChar w:fldCharType="separate"/>
    </w:r>
    <w:r w:rsidRPr="00176BF5">
      <w:rPr>
        <w:rFonts w:ascii="Cambria" w:hAnsi="Cambria"/>
        <w:noProof/>
        <w:color w:val="414042" w:themeColor="text1"/>
        <w:sz w:val="18"/>
        <w:szCs w:val="18"/>
      </w:rPr>
      <w:t>2</w:t>
    </w:r>
    <w:r w:rsidRPr="00176BF5">
      <w:rPr>
        <w:rFonts w:ascii="Cambria" w:hAnsi="Cambria"/>
        <w:noProof/>
        <w:color w:val="414042" w:themeColor="text1"/>
        <w:sz w:val="18"/>
        <w:szCs w:val="18"/>
      </w:rPr>
      <w:fldChar w:fldCharType="end"/>
    </w:r>
  </w:p>
  <w:p w14:paraId="4FF9415C" w14:textId="77777777" w:rsidR="004B3519" w:rsidRPr="00176BF5" w:rsidRDefault="004B3519">
    <w:pPr>
      <w:pStyle w:val="Footer"/>
      <w:rPr>
        <w:rFonts w:ascii="Cambria" w:hAnsi="Cambria"/>
        <w:color w:val="414042" w:themeColor="text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1EAC9" w14:textId="77777777" w:rsidR="002738C7" w:rsidRPr="00552019" w:rsidRDefault="002738C7">
    <w:pPr>
      <w:pStyle w:val="Footer"/>
      <w:jc w:val="right"/>
      <w:rPr>
        <w:rFonts w:ascii="Cambria" w:hAnsi="Cambria"/>
        <w:color w:val="414042" w:themeColor="text1"/>
        <w:sz w:val="18"/>
        <w:szCs w:val="18"/>
      </w:rPr>
    </w:pPr>
    <w:r w:rsidRPr="00552019">
      <w:rPr>
        <w:rFonts w:ascii="Cambria" w:hAnsi="Cambria"/>
        <w:color w:val="414042" w:themeColor="text1"/>
        <w:sz w:val="18"/>
        <w:szCs w:val="18"/>
      </w:rPr>
      <w:fldChar w:fldCharType="begin"/>
    </w:r>
    <w:r w:rsidRPr="00552019">
      <w:rPr>
        <w:rFonts w:ascii="Cambria" w:hAnsi="Cambria"/>
        <w:color w:val="414042" w:themeColor="text1"/>
        <w:sz w:val="18"/>
        <w:szCs w:val="18"/>
      </w:rPr>
      <w:instrText xml:space="preserve"> PAGE   \* MERGEFORMAT </w:instrText>
    </w:r>
    <w:r w:rsidRPr="00552019">
      <w:rPr>
        <w:rFonts w:ascii="Cambria" w:hAnsi="Cambria"/>
        <w:color w:val="414042" w:themeColor="text1"/>
        <w:sz w:val="18"/>
        <w:szCs w:val="18"/>
      </w:rPr>
      <w:fldChar w:fldCharType="separate"/>
    </w:r>
    <w:r w:rsidRPr="00552019">
      <w:rPr>
        <w:rFonts w:ascii="Cambria" w:hAnsi="Cambria"/>
        <w:noProof/>
        <w:color w:val="414042" w:themeColor="text1"/>
        <w:sz w:val="18"/>
        <w:szCs w:val="18"/>
      </w:rPr>
      <w:t>2</w:t>
    </w:r>
    <w:r w:rsidRPr="00552019">
      <w:rPr>
        <w:rFonts w:ascii="Cambria" w:hAnsi="Cambria"/>
        <w:noProof/>
        <w:color w:val="414042" w:themeColor="text1"/>
        <w:sz w:val="18"/>
        <w:szCs w:val="18"/>
      </w:rPr>
      <w:fldChar w:fldCharType="end"/>
    </w:r>
  </w:p>
  <w:p w14:paraId="4E592019" w14:textId="35D62027" w:rsidR="004B3519" w:rsidRPr="00552019" w:rsidRDefault="00552019">
    <w:pPr>
      <w:pStyle w:val="Footer"/>
      <w:rPr>
        <w:rFonts w:ascii="Cambria" w:hAnsi="Cambria"/>
        <w:color w:val="414042" w:themeColor="text1"/>
        <w:sz w:val="18"/>
        <w:szCs w:val="18"/>
      </w:rPr>
    </w:pPr>
    <w:r w:rsidRPr="00552019">
      <w:rPr>
        <w:rFonts w:ascii="Cambria" w:hAnsi="Cambria"/>
        <w:color w:val="414042" w:themeColor="text1"/>
        <w:sz w:val="18"/>
        <w:szCs w:val="18"/>
      </w:rPr>
      <w:t>v</w:t>
    </w:r>
    <w:r w:rsidR="002738C7" w:rsidRPr="00552019">
      <w:rPr>
        <w:rFonts w:ascii="Cambria" w:hAnsi="Cambria"/>
        <w:color w:val="414042" w:themeColor="text1"/>
        <w:sz w:val="18"/>
        <w:szCs w:val="18"/>
      </w:rPr>
      <w:t xml:space="preserve">2018.1 (updated </w:t>
    </w:r>
    <w:r w:rsidRPr="00552019">
      <w:rPr>
        <w:rFonts w:ascii="Cambria" w:hAnsi="Cambria"/>
        <w:color w:val="414042" w:themeColor="text1"/>
        <w:sz w:val="18"/>
        <w:szCs w:val="18"/>
      </w:rPr>
      <w:t>4</w:t>
    </w:r>
    <w:r w:rsidR="002738C7" w:rsidRPr="00552019">
      <w:rPr>
        <w:rFonts w:ascii="Cambria" w:hAnsi="Cambria"/>
        <w:color w:val="414042" w:themeColor="text1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BA9CD" w14:textId="77777777" w:rsidR="00181784" w:rsidRDefault="00181784" w:rsidP="005D4FFF">
      <w:r>
        <w:separator/>
      </w:r>
    </w:p>
  </w:footnote>
  <w:footnote w:type="continuationSeparator" w:id="0">
    <w:p w14:paraId="0D84E1D9" w14:textId="77777777" w:rsidR="00181784" w:rsidRDefault="00181784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14E49" w14:textId="77777777" w:rsidR="005D4FFF" w:rsidRDefault="005D4FFF">
    <w:pPr>
      <w:pStyle w:val="Header"/>
    </w:pPr>
  </w:p>
  <w:p w14:paraId="29E50443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A7843" w14:textId="4C86C4C5" w:rsidR="005D4FFF" w:rsidRDefault="00E15EAE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5C61B6AC" wp14:editId="1FC10FC5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6067FD8"/>
    <w:multiLevelType w:val="multilevel"/>
    <w:tmpl w:val="2C621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C0B"/>
    <w:rsid w:val="00010012"/>
    <w:rsid w:val="00031EB6"/>
    <w:rsid w:val="000508F7"/>
    <w:rsid w:val="00086140"/>
    <w:rsid w:val="000953C1"/>
    <w:rsid w:val="000C6757"/>
    <w:rsid w:val="00176BF5"/>
    <w:rsid w:val="00181784"/>
    <w:rsid w:val="00184CD3"/>
    <w:rsid w:val="00204A5F"/>
    <w:rsid w:val="002257AF"/>
    <w:rsid w:val="002738C7"/>
    <w:rsid w:val="002B2D7F"/>
    <w:rsid w:val="00380C0B"/>
    <w:rsid w:val="003A6D43"/>
    <w:rsid w:val="003C7D3D"/>
    <w:rsid w:val="003D036F"/>
    <w:rsid w:val="003D786E"/>
    <w:rsid w:val="00421ADB"/>
    <w:rsid w:val="004B3519"/>
    <w:rsid w:val="004D2760"/>
    <w:rsid w:val="0050005D"/>
    <w:rsid w:val="005464F0"/>
    <w:rsid w:val="00552019"/>
    <w:rsid w:val="005D4FFF"/>
    <w:rsid w:val="005E5EE1"/>
    <w:rsid w:val="006728D6"/>
    <w:rsid w:val="006A041E"/>
    <w:rsid w:val="006D7FC7"/>
    <w:rsid w:val="007024ED"/>
    <w:rsid w:val="0073013D"/>
    <w:rsid w:val="00756AC0"/>
    <w:rsid w:val="007E5BA9"/>
    <w:rsid w:val="008B3FFD"/>
    <w:rsid w:val="008D50C8"/>
    <w:rsid w:val="008F4D93"/>
    <w:rsid w:val="009538C7"/>
    <w:rsid w:val="009742CA"/>
    <w:rsid w:val="00991AC9"/>
    <w:rsid w:val="009C24C6"/>
    <w:rsid w:val="009C721E"/>
    <w:rsid w:val="00A16484"/>
    <w:rsid w:val="00A56879"/>
    <w:rsid w:val="00AA1BA9"/>
    <w:rsid w:val="00AA6FC6"/>
    <w:rsid w:val="00AB5A0C"/>
    <w:rsid w:val="00AE3130"/>
    <w:rsid w:val="00B80350"/>
    <w:rsid w:val="00BD5224"/>
    <w:rsid w:val="00BE23ED"/>
    <w:rsid w:val="00C614AC"/>
    <w:rsid w:val="00CC7878"/>
    <w:rsid w:val="00E12510"/>
    <w:rsid w:val="00E15EAE"/>
    <w:rsid w:val="00E26321"/>
    <w:rsid w:val="00E65FE5"/>
    <w:rsid w:val="00F4475B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536581"/>
  <w15:chartTrackingRefBased/>
  <w15:docId w15:val="{A39D7ACA-43A6-4C60-AE5A-AB6E25473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EAE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380C0B"/>
    <w:pPr>
      <w:autoSpaceDE w:val="0"/>
      <w:autoSpaceDN w:val="0"/>
      <w:spacing w:before="11"/>
      <w:ind w:left="657" w:right="658"/>
      <w:jc w:val="center"/>
    </w:pPr>
    <w:rPr>
      <w:rFonts w:ascii="Arial" w:eastAsia="Arial" w:hAnsi="Arial" w:cs="Arial"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Custom 1">
      <a:dk1>
        <a:srgbClr val="414042"/>
      </a:dk1>
      <a:lt1>
        <a:sysClr val="window" lastClr="FFFFFF"/>
      </a:lt1>
      <a:dk2>
        <a:srgbClr val="434E7E"/>
      </a:dk2>
      <a:lt2>
        <a:srgbClr val="E7E6E6"/>
      </a:lt2>
      <a:accent1>
        <a:srgbClr val="B31983"/>
      </a:accent1>
      <a:accent2>
        <a:srgbClr val="FFC629"/>
      </a:accent2>
      <a:accent3>
        <a:srgbClr val="6F7271"/>
      </a:accent3>
      <a:accent4>
        <a:srgbClr val="434E7E"/>
      </a:accent4>
      <a:accent5>
        <a:srgbClr val="68A2B9"/>
      </a:accent5>
      <a:accent6>
        <a:srgbClr val="F88D2B"/>
      </a:accent6>
      <a:hlink>
        <a:srgbClr val="B31983"/>
      </a:hlink>
      <a:folHlink>
        <a:srgbClr val="B3198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W2KU7HSAZS44-1164448980-378087</_dlc_DocId>
    <_dlc_DocIdUrl xmlns="61977ac2-6d7e-4442-ac93-4e718c87e895">
      <Url>https://iremorg.sharepoint.com/sites/Shared/_layouts/15/DocIdRedir.aspx?ID=W2KU7HSAZS44-1164448980-378087</Url>
      <Description>W2KU7HSAZS44-1164448980-378087</Description>
    </_dlc_DocIdUrl>
  </documentManagement>
</p:properties>
</file>

<file path=customXml/itemProps1.xml><?xml version="1.0" encoding="utf-8"?>
<ds:datastoreItem xmlns:ds="http://schemas.openxmlformats.org/officeDocument/2006/customXml" ds:itemID="{476DF795-D24D-460D-885C-A68F871BDC48}"/>
</file>

<file path=customXml/itemProps2.xml><?xml version="1.0" encoding="utf-8"?>
<ds:datastoreItem xmlns:ds="http://schemas.openxmlformats.org/officeDocument/2006/customXml" ds:itemID="{ED80BDF8-781B-4B08-B454-8ED41205EB91}"/>
</file>

<file path=customXml/itemProps3.xml><?xml version="1.0" encoding="utf-8"?>
<ds:datastoreItem xmlns:ds="http://schemas.openxmlformats.org/officeDocument/2006/customXml" ds:itemID="{F6ECB717-AA29-4C0C-96BE-07D8A575DBC6}"/>
</file>

<file path=customXml/itemProps4.xml><?xml version="1.0" encoding="utf-8"?>
<ds:datastoreItem xmlns:ds="http://schemas.openxmlformats.org/officeDocument/2006/customXml" ds:itemID="{A7DBCED9-441E-4334-BB0C-762F03D09040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26</TotalTime>
  <Pages>4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9</cp:revision>
  <dcterms:created xsi:type="dcterms:W3CDTF">2021-01-22T15:35:00Z</dcterms:created>
  <dcterms:modified xsi:type="dcterms:W3CDTF">2021-06-08T21:41:00Z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882000</vt:r8>
  </property>
  <property fmtid="{D5CDD505-2E9C-101B-9397-08002B2CF9AE}" pid="4" name="_dlc_DocIdItemGuid">
    <vt:lpwstr>7319da9e-3987-5976-a77c-35ebafabe3ed</vt:lpwstr>
  </property>
</Properties>
</file>